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38" w:rsidRDefault="00CC4238" w:rsidP="003536DA">
      <w:pPr>
        <w:tabs>
          <w:tab w:val="center" w:pos="0"/>
        </w:tabs>
        <w:ind w:firstLine="5760"/>
        <w:jc w:val="center"/>
        <w:outlineLvl w:val="0"/>
        <w:rPr>
          <w:noProof/>
        </w:rPr>
      </w:pPr>
      <w:r>
        <w:rPr>
          <w:noProof/>
        </w:rPr>
        <w:t xml:space="preserve">Проект </w:t>
      </w:r>
    </w:p>
    <w:p w:rsidR="00CC4238" w:rsidRDefault="00CC4238" w:rsidP="003536DA">
      <w:pPr>
        <w:tabs>
          <w:tab w:val="center" w:pos="0"/>
        </w:tabs>
        <w:ind w:firstLine="5760"/>
        <w:jc w:val="center"/>
        <w:outlineLvl w:val="0"/>
        <w:rPr>
          <w:noProof/>
        </w:rPr>
      </w:pPr>
      <w:r>
        <w:rPr>
          <w:noProof/>
        </w:rPr>
        <w:t>внесен Губернатором</w:t>
      </w:r>
    </w:p>
    <w:p w:rsidR="00CC4238" w:rsidRDefault="00CC4238" w:rsidP="003536DA">
      <w:pPr>
        <w:tabs>
          <w:tab w:val="center" w:pos="0"/>
        </w:tabs>
        <w:ind w:firstLine="5760"/>
        <w:jc w:val="center"/>
        <w:rPr>
          <w:noProof/>
        </w:rPr>
      </w:pPr>
      <w:r>
        <w:rPr>
          <w:noProof/>
        </w:rPr>
        <w:t>Забайкальского края</w:t>
      </w:r>
    </w:p>
    <w:p w:rsidR="00CC4238" w:rsidRPr="00537D2B" w:rsidRDefault="00CC4238" w:rsidP="003536DA">
      <w:pPr>
        <w:tabs>
          <w:tab w:val="center" w:pos="0"/>
        </w:tabs>
        <w:ind w:firstLine="5760"/>
        <w:jc w:val="center"/>
        <w:rPr>
          <w:color w:val="000000"/>
          <w:sz w:val="16"/>
          <w:szCs w:val="16"/>
        </w:rPr>
      </w:pPr>
    </w:p>
    <w:p w:rsidR="00CC4238" w:rsidRDefault="00CC4238" w:rsidP="003536DA">
      <w:pPr>
        <w:tabs>
          <w:tab w:val="center" w:pos="4677"/>
          <w:tab w:val="left" w:pos="7260"/>
        </w:tabs>
        <w:jc w:val="center"/>
        <w:rPr>
          <w:sz w:val="28"/>
          <w:szCs w:val="28"/>
        </w:rPr>
      </w:pPr>
    </w:p>
    <w:p w:rsidR="00CC4238" w:rsidRDefault="00CC4238" w:rsidP="003536DA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CC4238" w:rsidRDefault="00CC4238" w:rsidP="003536DA">
      <w:pPr>
        <w:jc w:val="center"/>
        <w:outlineLvl w:val="0"/>
        <w:rPr>
          <w:b/>
          <w:spacing w:val="-14"/>
          <w:sz w:val="40"/>
          <w:szCs w:val="40"/>
        </w:rPr>
      </w:pPr>
      <w:r>
        <w:rPr>
          <w:b/>
          <w:spacing w:val="-14"/>
          <w:sz w:val="32"/>
          <w:szCs w:val="32"/>
        </w:rPr>
        <w:t>ЗАКОНОДАТЕЛЬНОЕ СОБРАНИЕ ЗАБАЙКАЛЬСКОГО КРАЯ</w:t>
      </w:r>
    </w:p>
    <w:p w:rsidR="00CC4238" w:rsidRDefault="00CC4238" w:rsidP="003536DA">
      <w:pPr>
        <w:tabs>
          <w:tab w:val="center" w:pos="4677"/>
          <w:tab w:val="left" w:pos="7260"/>
        </w:tabs>
        <w:spacing w:before="240" w:after="120"/>
        <w:jc w:val="center"/>
        <w:outlineLvl w:val="0"/>
        <w:rPr>
          <w:spacing w:val="40"/>
          <w:sz w:val="40"/>
          <w:szCs w:val="40"/>
        </w:rPr>
      </w:pPr>
      <w:r>
        <w:rPr>
          <w:b/>
          <w:spacing w:val="40"/>
          <w:sz w:val="40"/>
          <w:szCs w:val="40"/>
        </w:rPr>
        <w:t>ПОСТАНОВЛЕНИЕ</w:t>
      </w:r>
    </w:p>
    <w:p w:rsidR="00CC4238" w:rsidRDefault="00CC4238" w:rsidP="003536DA">
      <w:pPr>
        <w:tabs>
          <w:tab w:val="center" w:pos="4677"/>
          <w:tab w:val="left" w:pos="7260"/>
        </w:tabs>
        <w:rPr>
          <w:color w:val="000000"/>
          <w:sz w:val="28"/>
          <w:szCs w:val="28"/>
        </w:rPr>
      </w:pPr>
    </w:p>
    <w:p w:rsidR="00CC4238" w:rsidRPr="000542AE" w:rsidRDefault="00CC4238" w:rsidP="003536DA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836628">
        <w:rPr>
          <w:b/>
          <w:color w:val="000000"/>
          <w:sz w:val="28"/>
          <w:szCs w:val="28"/>
        </w:rPr>
        <w:t xml:space="preserve">О награждении медалью "За </w:t>
      </w:r>
      <w:r>
        <w:rPr>
          <w:b/>
          <w:color w:val="000000"/>
          <w:sz w:val="28"/>
          <w:szCs w:val="28"/>
        </w:rPr>
        <w:t>родительскую доблесть</w:t>
      </w:r>
      <w:r w:rsidRPr="00836628">
        <w:rPr>
          <w:b/>
          <w:color w:val="000000"/>
          <w:sz w:val="28"/>
          <w:szCs w:val="28"/>
        </w:rPr>
        <w:t>"</w:t>
      </w:r>
      <w:r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 xml:space="preserve"> степени</w:t>
      </w:r>
    </w:p>
    <w:p w:rsidR="00CC4238" w:rsidRPr="00836628" w:rsidRDefault="00CC4238" w:rsidP="003536DA">
      <w:pPr>
        <w:spacing w:before="120" w:after="120"/>
        <w:jc w:val="center"/>
        <w:rPr>
          <w:b/>
          <w:bCs/>
          <w:i/>
          <w:iCs/>
          <w:caps/>
          <w:color w:val="000000"/>
          <w:sz w:val="16"/>
          <w:szCs w:val="16"/>
        </w:rPr>
      </w:pPr>
    </w:p>
    <w:p w:rsidR="00CC4238" w:rsidRDefault="00CC4238" w:rsidP="00836628">
      <w:pPr>
        <w:spacing w:before="120"/>
        <w:ind w:right="145" w:firstLine="709"/>
        <w:jc w:val="both"/>
        <w:rPr>
          <w:b/>
          <w:bCs/>
          <w:color w:val="000000"/>
          <w:spacing w:val="4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частью 1 статьи 5 Закона Забайкальского края </w:t>
      </w:r>
      <w:r>
        <w:rPr>
          <w:color w:val="000000"/>
          <w:sz w:val="28"/>
          <w:szCs w:val="28"/>
        </w:rPr>
        <w:br/>
        <w:t>"О наградах в Забайкальском крае" Законодательное Собрание Забайкал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ского края </w:t>
      </w:r>
      <w:r>
        <w:rPr>
          <w:b/>
          <w:bCs/>
          <w:color w:val="000000"/>
          <w:spacing w:val="40"/>
          <w:sz w:val="28"/>
          <w:szCs w:val="28"/>
        </w:rPr>
        <w:t>постановляет:</w:t>
      </w:r>
    </w:p>
    <w:p w:rsidR="00CC4238" w:rsidRPr="00674519" w:rsidRDefault="00CC4238" w:rsidP="003536DA">
      <w:pPr>
        <w:spacing w:before="120"/>
        <w:ind w:right="145" w:firstLine="709"/>
        <w:jc w:val="both"/>
        <w:rPr>
          <w:color w:val="000000"/>
          <w:sz w:val="16"/>
          <w:szCs w:val="16"/>
        </w:rPr>
      </w:pPr>
    </w:p>
    <w:p w:rsidR="00CC4238" w:rsidRDefault="00CC4238" w:rsidP="00537D2B">
      <w:pPr>
        <w:jc w:val="both"/>
        <w:rPr>
          <w:sz w:val="28"/>
          <w:szCs w:val="28"/>
        </w:rPr>
      </w:pPr>
      <w:r>
        <w:rPr>
          <w:b/>
          <w:bCs/>
          <w:iCs/>
          <w:caps/>
          <w:color w:val="000000"/>
          <w:sz w:val="28"/>
          <w:szCs w:val="28"/>
        </w:rPr>
        <w:tab/>
      </w:r>
      <w:r>
        <w:rPr>
          <w:bCs/>
          <w:iCs/>
          <w:caps/>
          <w:color w:val="000000"/>
          <w:sz w:val="28"/>
          <w:szCs w:val="28"/>
        </w:rPr>
        <w:t>З</w:t>
      </w:r>
      <w:r>
        <w:rPr>
          <w:sz w:val="28"/>
          <w:szCs w:val="28"/>
        </w:rPr>
        <w:t>а</w:t>
      </w:r>
      <w:r w:rsidRPr="0069162D">
        <w:rPr>
          <w:sz w:val="28"/>
          <w:szCs w:val="28"/>
        </w:rPr>
        <w:t xml:space="preserve"> </w:t>
      </w:r>
      <w:r>
        <w:rPr>
          <w:sz w:val="28"/>
          <w:szCs w:val="28"/>
        </w:rPr>
        <w:t>достойное воспитание детей, подачу примера в укреплении</w:t>
      </w:r>
      <w:r>
        <w:rPr>
          <w:sz w:val="28"/>
          <w:szCs w:val="28"/>
        </w:rPr>
        <w:br/>
        <w:t xml:space="preserve">института семьи и воспитании детей наградить медалью </w:t>
      </w:r>
    </w:p>
    <w:p w:rsidR="00CC4238" w:rsidRPr="00AE5DCB" w:rsidRDefault="00CC4238" w:rsidP="00537D2B">
      <w:pPr>
        <w:jc w:val="both"/>
        <w:rPr>
          <w:sz w:val="16"/>
          <w:szCs w:val="16"/>
        </w:rPr>
      </w:pPr>
    </w:p>
    <w:p w:rsidR="00CC4238" w:rsidRDefault="00CC4238" w:rsidP="001F099A">
      <w:pPr>
        <w:autoSpaceDE w:val="0"/>
        <w:autoSpaceDN w:val="0"/>
        <w:adjustRightInd w:val="0"/>
        <w:jc w:val="center"/>
        <w:rPr>
          <w:b/>
          <w:bCs/>
          <w:iCs/>
          <w:caps/>
          <w:color w:val="000000"/>
          <w:sz w:val="28"/>
          <w:szCs w:val="28"/>
        </w:rPr>
      </w:pPr>
      <w:r w:rsidRPr="009B09A1">
        <w:rPr>
          <w:b/>
          <w:bCs/>
          <w:i/>
          <w:iCs/>
          <w:caps/>
          <w:color w:val="000000"/>
          <w:sz w:val="28"/>
          <w:szCs w:val="28"/>
        </w:rPr>
        <w:t xml:space="preserve">"За </w:t>
      </w:r>
      <w:r>
        <w:rPr>
          <w:b/>
          <w:bCs/>
          <w:i/>
          <w:iCs/>
          <w:caps/>
          <w:color w:val="000000"/>
          <w:sz w:val="28"/>
          <w:szCs w:val="28"/>
        </w:rPr>
        <w:t>РОДИТЕЛЬСКУЮ ДОБЛЕСТЬ</w:t>
      </w:r>
      <w:r w:rsidRPr="009B09A1">
        <w:rPr>
          <w:b/>
          <w:bCs/>
          <w:i/>
          <w:iCs/>
          <w:caps/>
          <w:color w:val="000000"/>
          <w:sz w:val="28"/>
          <w:szCs w:val="28"/>
        </w:rPr>
        <w:t>"</w:t>
      </w:r>
      <w:r>
        <w:rPr>
          <w:b/>
          <w:bCs/>
          <w:iCs/>
          <w:caps/>
          <w:color w:val="000000"/>
          <w:sz w:val="28"/>
          <w:szCs w:val="28"/>
          <w:lang w:val="en-US"/>
        </w:rPr>
        <w:t xml:space="preserve"> </w:t>
      </w:r>
      <w:r w:rsidRPr="001F099A">
        <w:rPr>
          <w:b/>
          <w:bCs/>
          <w:i/>
          <w:iCs/>
          <w:caps/>
          <w:color w:val="000000"/>
          <w:sz w:val="28"/>
          <w:szCs w:val="28"/>
          <w:lang w:val="en-US"/>
        </w:rPr>
        <w:t>III</w:t>
      </w:r>
      <w:r>
        <w:rPr>
          <w:b/>
          <w:bCs/>
          <w:i/>
          <w:iCs/>
          <w:caps/>
          <w:color w:val="000000"/>
          <w:sz w:val="28"/>
          <w:szCs w:val="28"/>
        </w:rPr>
        <w:t xml:space="preserve"> степени</w:t>
      </w:r>
    </w:p>
    <w:p w:rsidR="00CC4238" w:rsidRPr="001F099A" w:rsidRDefault="00CC4238" w:rsidP="001F099A">
      <w:pPr>
        <w:autoSpaceDE w:val="0"/>
        <w:autoSpaceDN w:val="0"/>
        <w:adjustRightInd w:val="0"/>
        <w:jc w:val="center"/>
        <w:rPr>
          <w:b/>
          <w:bCs/>
          <w:iCs/>
          <w:caps/>
          <w:color w:val="000000"/>
          <w:sz w:val="16"/>
          <w:szCs w:val="16"/>
        </w:rPr>
      </w:pPr>
    </w:p>
    <w:tbl>
      <w:tblPr>
        <w:tblW w:w="95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84"/>
        <w:gridCol w:w="242"/>
        <w:gridCol w:w="5944"/>
      </w:tblGrid>
      <w:tr w:rsidR="00CC4238" w:rsidTr="00A12CC2">
        <w:tc>
          <w:tcPr>
            <w:tcW w:w="9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537D2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по муниципальному </w:t>
            </w:r>
            <w:r w:rsidRPr="005C32F8">
              <w:rPr>
                <w:b/>
                <w:bCs/>
                <w:color w:val="000000"/>
                <w:sz w:val="28"/>
                <w:szCs w:val="28"/>
              </w:rPr>
              <w:t>району</w:t>
            </w:r>
            <w:r w:rsidRPr="005C32F8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"Ч</w:t>
            </w:r>
            <w:r>
              <w:rPr>
                <w:b/>
                <w:bCs/>
                <w:color w:val="000000"/>
                <w:sz w:val="28"/>
                <w:szCs w:val="28"/>
              </w:rPr>
              <w:t>итинский район</w:t>
            </w:r>
            <w:r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 З</w:t>
            </w:r>
            <w:r>
              <w:rPr>
                <w:b/>
                <w:bCs/>
                <w:color w:val="000000"/>
                <w:sz w:val="28"/>
                <w:szCs w:val="28"/>
              </w:rPr>
              <w:t>абайкальского края</w:t>
            </w:r>
          </w:p>
          <w:p w:rsidR="00CC4238" w:rsidRDefault="00CC4238" w:rsidP="00537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C4238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537D2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Попова </w:t>
            </w:r>
          </w:p>
          <w:p w:rsidR="00CC4238" w:rsidRDefault="00CC4238" w:rsidP="000542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Сергея Николаевича</w:t>
            </w:r>
          </w:p>
          <w:p w:rsidR="00CC4238" w:rsidRDefault="00CC4238" w:rsidP="0067451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CC4238" w:rsidRPr="00687E29" w:rsidRDefault="00CC4238" w:rsidP="00BE5016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bCs/>
              </w:rPr>
              <w:t>–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0542A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военнослужащего войсковой части 98607;</w:t>
            </w:r>
          </w:p>
          <w:p w:rsidR="00CC4238" w:rsidRPr="00A12CC2" w:rsidRDefault="00CC4238" w:rsidP="000542AE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C4238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A12C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Попову</w:t>
            </w:r>
          </w:p>
          <w:p w:rsidR="00CC4238" w:rsidRDefault="00CC4238" w:rsidP="00603D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Регину Юрьевну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BE5016">
            <w:pPr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603D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домохозяйку.</w:t>
            </w:r>
          </w:p>
        </w:tc>
      </w:tr>
      <w:tr w:rsidR="00CC4238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537D2B">
            <w:pPr>
              <w:rPr>
                <w:color w:val="000000"/>
                <w:sz w:val="28"/>
                <w:szCs w:val="28"/>
              </w:rPr>
            </w:pPr>
          </w:p>
          <w:p w:rsidR="00CC4238" w:rsidRDefault="00CC4238" w:rsidP="00537D2B">
            <w:pPr>
              <w:rPr>
                <w:color w:val="000000"/>
                <w:sz w:val="28"/>
                <w:szCs w:val="28"/>
              </w:rPr>
            </w:pPr>
          </w:p>
          <w:p w:rsidR="00CC4238" w:rsidRPr="003567AC" w:rsidRDefault="00CC4238" w:rsidP="00537D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CC4238" w:rsidRDefault="00CC4238" w:rsidP="00537D2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</w:tcPr>
          <w:p w:rsidR="00CC4238" w:rsidRPr="00BE5016" w:rsidRDefault="00CC4238" w:rsidP="005250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C4238" w:rsidRDefault="00CC4238" w:rsidP="00CA7ACE">
      <w:pPr>
        <w:tabs>
          <w:tab w:val="center" w:pos="4677"/>
          <w:tab w:val="left" w:pos="7260"/>
        </w:tabs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CC4238" w:rsidRDefault="00CC4238" w:rsidP="001956BF">
      <w:pPr>
        <w:tabs>
          <w:tab w:val="center" w:pos="4677"/>
          <w:tab w:val="left" w:pos="7260"/>
        </w:tabs>
        <w:rPr>
          <w:sz w:val="28"/>
          <w:szCs w:val="28"/>
        </w:rPr>
      </w:pPr>
      <w:r>
        <w:rPr>
          <w:sz w:val="28"/>
          <w:szCs w:val="28"/>
        </w:rPr>
        <w:t>Законодательного Собрания                                                                 Кон Ен Хва</w:t>
      </w:r>
    </w:p>
    <w:sectPr w:rsidR="00CC4238" w:rsidSect="00537D2B">
      <w:pgSz w:w="11906" w:h="16838"/>
      <w:pgMar w:top="1134" w:right="566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39C"/>
    <w:rsid w:val="000002BA"/>
    <w:rsid w:val="0000190E"/>
    <w:rsid w:val="00001964"/>
    <w:rsid w:val="00001AB8"/>
    <w:rsid w:val="000021A5"/>
    <w:rsid w:val="0000227C"/>
    <w:rsid w:val="0000233D"/>
    <w:rsid w:val="0000296B"/>
    <w:rsid w:val="0000301F"/>
    <w:rsid w:val="00003588"/>
    <w:rsid w:val="0000360A"/>
    <w:rsid w:val="0000390F"/>
    <w:rsid w:val="000046AB"/>
    <w:rsid w:val="00005EF7"/>
    <w:rsid w:val="00006550"/>
    <w:rsid w:val="000074DE"/>
    <w:rsid w:val="00010904"/>
    <w:rsid w:val="00011080"/>
    <w:rsid w:val="00011852"/>
    <w:rsid w:val="0001266C"/>
    <w:rsid w:val="00013146"/>
    <w:rsid w:val="00013D71"/>
    <w:rsid w:val="00014794"/>
    <w:rsid w:val="000158DD"/>
    <w:rsid w:val="00015A8A"/>
    <w:rsid w:val="00015FF5"/>
    <w:rsid w:val="00016814"/>
    <w:rsid w:val="000170E3"/>
    <w:rsid w:val="00017245"/>
    <w:rsid w:val="00017DE5"/>
    <w:rsid w:val="0002090D"/>
    <w:rsid w:val="00020C80"/>
    <w:rsid w:val="00021A1D"/>
    <w:rsid w:val="00021D0E"/>
    <w:rsid w:val="00022D57"/>
    <w:rsid w:val="00022D71"/>
    <w:rsid w:val="000240D1"/>
    <w:rsid w:val="000252EC"/>
    <w:rsid w:val="0002625E"/>
    <w:rsid w:val="0002682B"/>
    <w:rsid w:val="00026A79"/>
    <w:rsid w:val="00027355"/>
    <w:rsid w:val="00027A9E"/>
    <w:rsid w:val="0003172E"/>
    <w:rsid w:val="000328C1"/>
    <w:rsid w:val="000333BE"/>
    <w:rsid w:val="0003403E"/>
    <w:rsid w:val="00034944"/>
    <w:rsid w:val="00034E84"/>
    <w:rsid w:val="000365C0"/>
    <w:rsid w:val="0003678D"/>
    <w:rsid w:val="000367E0"/>
    <w:rsid w:val="0003681E"/>
    <w:rsid w:val="00040186"/>
    <w:rsid w:val="00041C30"/>
    <w:rsid w:val="00042342"/>
    <w:rsid w:val="000426C0"/>
    <w:rsid w:val="00043D3E"/>
    <w:rsid w:val="000440B9"/>
    <w:rsid w:val="00046E20"/>
    <w:rsid w:val="00046FB8"/>
    <w:rsid w:val="0004760B"/>
    <w:rsid w:val="00047D8B"/>
    <w:rsid w:val="00050A64"/>
    <w:rsid w:val="00050C77"/>
    <w:rsid w:val="000522B3"/>
    <w:rsid w:val="0005285B"/>
    <w:rsid w:val="00052D7F"/>
    <w:rsid w:val="000542AE"/>
    <w:rsid w:val="00054666"/>
    <w:rsid w:val="00054A5F"/>
    <w:rsid w:val="00054FA2"/>
    <w:rsid w:val="00056735"/>
    <w:rsid w:val="00056E20"/>
    <w:rsid w:val="00060CF3"/>
    <w:rsid w:val="00061EC7"/>
    <w:rsid w:val="00062654"/>
    <w:rsid w:val="00062BBA"/>
    <w:rsid w:val="00063303"/>
    <w:rsid w:val="00064387"/>
    <w:rsid w:val="0006508B"/>
    <w:rsid w:val="000650C2"/>
    <w:rsid w:val="00065398"/>
    <w:rsid w:val="00066FA5"/>
    <w:rsid w:val="00067389"/>
    <w:rsid w:val="000700FE"/>
    <w:rsid w:val="00070572"/>
    <w:rsid w:val="00070F9C"/>
    <w:rsid w:val="000711AA"/>
    <w:rsid w:val="00071DA4"/>
    <w:rsid w:val="000722AB"/>
    <w:rsid w:val="00072534"/>
    <w:rsid w:val="000727E1"/>
    <w:rsid w:val="00073297"/>
    <w:rsid w:val="00073796"/>
    <w:rsid w:val="00074F19"/>
    <w:rsid w:val="000750B8"/>
    <w:rsid w:val="000765D7"/>
    <w:rsid w:val="00076729"/>
    <w:rsid w:val="000768A0"/>
    <w:rsid w:val="00076BC2"/>
    <w:rsid w:val="00076CC3"/>
    <w:rsid w:val="00076F45"/>
    <w:rsid w:val="00076F53"/>
    <w:rsid w:val="0007779F"/>
    <w:rsid w:val="0008062E"/>
    <w:rsid w:val="00080BD6"/>
    <w:rsid w:val="000812FB"/>
    <w:rsid w:val="00082277"/>
    <w:rsid w:val="0008371A"/>
    <w:rsid w:val="000844A1"/>
    <w:rsid w:val="0008533C"/>
    <w:rsid w:val="0008535C"/>
    <w:rsid w:val="00085F13"/>
    <w:rsid w:val="00086F63"/>
    <w:rsid w:val="00090654"/>
    <w:rsid w:val="00091266"/>
    <w:rsid w:val="00092153"/>
    <w:rsid w:val="00092EF6"/>
    <w:rsid w:val="000930AA"/>
    <w:rsid w:val="000945E2"/>
    <w:rsid w:val="00096326"/>
    <w:rsid w:val="00096390"/>
    <w:rsid w:val="00096F92"/>
    <w:rsid w:val="00097677"/>
    <w:rsid w:val="00097787"/>
    <w:rsid w:val="00097BEA"/>
    <w:rsid w:val="00097EAB"/>
    <w:rsid w:val="00097F5C"/>
    <w:rsid w:val="000A0695"/>
    <w:rsid w:val="000A0B3A"/>
    <w:rsid w:val="000A1AA5"/>
    <w:rsid w:val="000A1D71"/>
    <w:rsid w:val="000A1F48"/>
    <w:rsid w:val="000A2314"/>
    <w:rsid w:val="000A24FE"/>
    <w:rsid w:val="000A2C72"/>
    <w:rsid w:val="000A35A3"/>
    <w:rsid w:val="000A36E6"/>
    <w:rsid w:val="000A46E8"/>
    <w:rsid w:val="000A478D"/>
    <w:rsid w:val="000A5172"/>
    <w:rsid w:val="000A5236"/>
    <w:rsid w:val="000A6192"/>
    <w:rsid w:val="000A6453"/>
    <w:rsid w:val="000A64F2"/>
    <w:rsid w:val="000A7AC9"/>
    <w:rsid w:val="000B0A6E"/>
    <w:rsid w:val="000B16ED"/>
    <w:rsid w:val="000B184F"/>
    <w:rsid w:val="000B1B35"/>
    <w:rsid w:val="000B1C94"/>
    <w:rsid w:val="000B1E90"/>
    <w:rsid w:val="000B23F0"/>
    <w:rsid w:val="000B2666"/>
    <w:rsid w:val="000B29AA"/>
    <w:rsid w:val="000B2B60"/>
    <w:rsid w:val="000B38BF"/>
    <w:rsid w:val="000B4B9D"/>
    <w:rsid w:val="000B58EF"/>
    <w:rsid w:val="000B5927"/>
    <w:rsid w:val="000B5D54"/>
    <w:rsid w:val="000B5EA6"/>
    <w:rsid w:val="000B63F8"/>
    <w:rsid w:val="000B67BA"/>
    <w:rsid w:val="000B6FC0"/>
    <w:rsid w:val="000B7DE8"/>
    <w:rsid w:val="000C1FC3"/>
    <w:rsid w:val="000C3389"/>
    <w:rsid w:val="000C3BD4"/>
    <w:rsid w:val="000C3E87"/>
    <w:rsid w:val="000C4141"/>
    <w:rsid w:val="000C4246"/>
    <w:rsid w:val="000C446C"/>
    <w:rsid w:val="000C5BAE"/>
    <w:rsid w:val="000C5E4C"/>
    <w:rsid w:val="000C69A1"/>
    <w:rsid w:val="000C6E07"/>
    <w:rsid w:val="000C6F83"/>
    <w:rsid w:val="000C71DE"/>
    <w:rsid w:val="000D1DB1"/>
    <w:rsid w:val="000D3FF6"/>
    <w:rsid w:val="000D4347"/>
    <w:rsid w:val="000D5114"/>
    <w:rsid w:val="000D5394"/>
    <w:rsid w:val="000D5634"/>
    <w:rsid w:val="000D5CD2"/>
    <w:rsid w:val="000D6AB9"/>
    <w:rsid w:val="000D6FE6"/>
    <w:rsid w:val="000D7B0B"/>
    <w:rsid w:val="000E17E3"/>
    <w:rsid w:val="000E1CBF"/>
    <w:rsid w:val="000E2225"/>
    <w:rsid w:val="000E235A"/>
    <w:rsid w:val="000E347C"/>
    <w:rsid w:val="000E4055"/>
    <w:rsid w:val="000E4BD1"/>
    <w:rsid w:val="000E58BD"/>
    <w:rsid w:val="000E6555"/>
    <w:rsid w:val="000E6664"/>
    <w:rsid w:val="000E71FA"/>
    <w:rsid w:val="000E7712"/>
    <w:rsid w:val="000F0ECF"/>
    <w:rsid w:val="000F1511"/>
    <w:rsid w:val="000F2C4F"/>
    <w:rsid w:val="000F41B6"/>
    <w:rsid w:val="000F5BDA"/>
    <w:rsid w:val="000F7C6F"/>
    <w:rsid w:val="00100D13"/>
    <w:rsid w:val="001019EB"/>
    <w:rsid w:val="0010215B"/>
    <w:rsid w:val="0010224A"/>
    <w:rsid w:val="0010235C"/>
    <w:rsid w:val="001024EC"/>
    <w:rsid w:val="001049D3"/>
    <w:rsid w:val="00104CC7"/>
    <w:rsid w:val="001065B6"/>
    <w:rsid w:val="001073DF"/>
    <w:rsid w:val="0010781D"/>
    <w:rsid w:val="00107CE2"/>
    <w:rsid w:val="00110265"/>
    <w:rsid w:val="0011050C"/>
    <w:rsid w:val="00112768"/>
    <w:rsid w:val="001127AD"/>
    <w:rsid w:val="001136FE"/>
    <w:rsid w:val="001137F4"/>
    <w:rsid w:val="00113AEA"/>
    <w:rsid w:val="00114778"/>
    <w:rsid w:val="00114D12"/>
    <w:rsid w:val="001152AB"/>
    <w:rsid w:val="001154B1"/>
    <w:rsid w:val="001160D5"/>
    <w:rsid w:val="001173F7"/>
    <w:rsid w:val="00117758"/>
    <w:rsid w:val="00121947"/>
    <w:rsid w:val="00121954"/>
    <w:rsid w:val="001223FC"/>
    <w:rsid w:val="00122903"/>
    <w:rsid w:val="00122A16"/>
    <w:rsid w:val="00123A84"/>
    <w:rsid w:val="0012485E"/>
    <w:rsid w:val="00124CA3"/>
    <w:rsid w:val="001258D6"/>
    <w:rsid w:val="00125B8C"/>
    <w:rsid w:val="00125D90"/>
    <w:rsid w:val="001260C4"/>
    <w:rsid w:val="00126644"/>
    <w:rsid w:val="00126A33"/>
    <w:rsid w:val="001270C7"/>
    <w:rsid w:val="00127C92"/>
    <w:rsid w:val="0013012D"/>
    <w:rsid w:val="00130771"/>
    <w:rsid w:val="00131172"/>
    <w:rsid w:val="001312BD"/>
    <w:rsid w:val="00131456"/>
    <w:rsid w:val="001317F9"/>
    <w:rsid w:val="0013191E"/>
    <w:rsid w:val="0013210A"/>
    <w:rsid w:val="00132B9D"/>
    <w:rsid w:val="00133E18"/>
    <w:rsid w:val="0013499A"/>
    <w:rsid w:val="00134A13"/>
    <w:rsid w:val="00134EA8"/>
    <w:rsid w:val="00135A1C"/>
    <w:rsid w:val="00137B8A"/>
    <w:rsid w:val="001403BE"/>
    <w:rsid w:val="001417BE"/>
    <w:rsid w:val="00141BF4"/>
    <w:rsid w:val="00142733"/>
    <w:rsid w:val="00142D8D"/>
    <w:rsid w:val="001441D4"/>
    <w:rsid w:val="001449E1"/>
    <w:rsid w:val="00145F30"/>
    <w:rsid w:val="00146B4E"/>
    <w:rsid w:val="00146E6E"/>
    <w:rsid w:val="00147888"/>
    <w:rsid w:val="00150446"/>
    <w:rsid w:val="001505B3"/>
    <w:rsid w:val="00151DA4"/>
    <w:rsid w:val="001530A4"/>
    <w:rsid w:val="00153DAB"/>
    <w:rsid w:val="00154114"/>
    <w:rsid w:val="00154237"/>
    <w:rsid w:val="00154337"/>
    <w:rsid w:val="00154971"/>
    <w:rsid w:val="00155116"/>
    <w:rsid w:val="00155B80"/>
    <w:rsid w:val="00155D04"/>
    <w:rsid w:val="0015607E"/>
    <w:rsid w:val="0015710C"/>
    <w:rsid w:val="00160551"/>
    <w:rsid w:val="0016094C"/>
    <w:rsid w:val="00160B0E"/>
    <w:rsid w:val="0016135D"/>
    <w:rsid w:val="0016241C"/>
    <w:rsid w:val="001636E3"/>
    <w:rsid w:val="00164148"/>
    <w:rsid w:val="001644A7"/>
    <w:rsid w:val="00164740"/>
    <w:rsid w:val="00164B53"/>
    <w:rsid w:val="00165668"/>
    <w:rsid w:val="00165FD5"/>
    <w:rsid w:val="00170091"/>
    <w:rsid w:val="0017057C"/>
    <w:rsid w:val="00170E57"/>
    <w:rsid w:val="00170F46"/>
    <w:rsid w:val="00173458"/>
    <w:rsid w:val="00173523"/>
    <w:rsid w:val="00173C39"/>
    <w:rsid w:val="00174847"/>
    <w:rsid w:val="00174C8D"/>
    <w:rsid w:val="0017585E"/>
    <w:rsid w:val="00175DB4"/>
    <w:rsid w:val="00180711"/>
    <w:rsid w:val="00180E32"/>
    <w:rsid w:val="00182AFD"/>
    <w:rsid w:val="00182BC5"/>
    <w:rsid w:val="00183E7D"/>
    <w:rsid w:val="001841EB"/>
    <w:rsid w:val="00184ECA"/>
    <w:rsid w:val="00186102"/>
    <w:rsid w:val="00186746"/>
    <w:rsid w:val="00187727"/>
    <w:rsid w:val="00187FD6"/>
    <w:rsid w:val="001900C6"/>
    <w:rsid w:val="00191507"/>
    <w:rsid w:val="001915D7"/>
    <w:rsid w:val="00192437"/>
    <w:rsid w:val="00192593"/>
    <w:rsid w:val="001930B0"/>
    <w:rsid w:val="00193123"/>
    <w:rsid w:val="001936E7"/>
    <w:rsid w:val="0019411E"/>
    <w:rsid w:val="00194121"/>
    <w:rsid w:val="001949E4"/>
    <w:rsid w:val="00194AB7"/>
    <w:rsid w:val="00194D86"/>
    <w:rsid w:val="00194E34"/>
    <w:rsid w:val="00195674"/>
    <w:rsid w:val="001956BF"/>
    <w:rsid w:val="00195B11"/>
    <w:rsid w:val="00195E7A"/>
    <w:rsid w:val="001970E5"/>
    <w:rsid w:val="001974B2"/>
    <w:rsid w:val="0019753C"/>
    <w:rsid w:val="00197887"/>
    <w:rsid w:val="00197C88"/>
    <w:rsid w:val="00197DC0"/>
    <w:rsid w:val="001A124B"/>
    <w:rsid w:val="001A188F"/>
    <w:rsid w:val="001A23AE"/>
    <w:rsid w:val="001A27E7"/>
    <w:rsid w:val="001A3547"/>
    <w:rsid w:val="001A3EA2"/>
    <w:rsid w:val="001A405D"/>
    <w:rsid w:val="001A6506"/>
    <w:rsid w:val="001A6A7D"/>
    <w:rsid w:val="001A7759"/>
    <w:rsid w:val="001A7A00"/>
    <w:rsid w:val="001B169B"/>
    <w:rsid w:val="001B172A"/>
    <w:rsid w:val="001B427C"/>
    <w:rsid w:val="001B4547"/>
    <w:rsid w:val="001B4ACA"/>
    <w:rsid w:val="001B4FD5"/>
    <w:rsid w:val="001B5294"/>
    <w:rsid w:val="001B52C7"/>
    <w:rsid w:val="001B54D3"/>
    <w:rsid w:val="001C146B"/>
    <w:rsid w:val="001C18E2"/>
    <w:rsid w:val="001C1F5C"/>
    <w:rsid w:val="001C20E1"/>
    <w:rsid w:val="001C2AB0"/>
    <w:rsid w:val="001C4036"/>
    <w:rsid w:val="001C4AA1"/>
    <w:rsid w:val="001C53CA"/>
    <w:rsid w:val="001C5831"/>
    <w:rsid w:val="001C6487"/>
    <w:rsid w:val="001C6637"/>
    <w:rsid w:val="001C77D5"/>
    <w:rsid w:val="001D1B3E"/>
    <w:rsid w:val="001D1C16"/>
    <w:rsid w:val="001D324D"/>
    <w:rsid w:val="001D373F"/>
    <w:rsid w:val="001D3BAE"/>
    <w:rsid w:val="001D3D59"/>
    <w:rsid w:val="001D3D7D"/>
    <w:rsid w:val="001D4AD4"/>
    <w:rsid w:val="001D4D3E"/>
    <w:rsid w:val="001D5BF0"/>
    <w:rsid w:val="001D60D8"/>
    <w:rsid w:val="001D6911"/>
    <w:rsid w:val="001D6A97"/>
    <w:rsid w:val="001D7CE1"/>
    <w:rsid w:val="001D7EA3"/>
    <w:rsid w:val="001E09E5"/>
    <w:rsid w:val="001E1514"/>
    <w:rsid w:val="001E158B"/>
    <w:rsid w:val="001E1BFA"/>
    <w:rsid w:val="001E1F1F"/>
    <w:rsid w:val="001E2486"/>
    <w:rsid w:val="001E4294"/>
    <w:rsid w:val="001E4F58"/>
    <w:rsid w:val="001E5C6C"/>
    <w:rsid w:val="001E719D"/>
    <w:rsid w:val="001F03D7"/>
    <w:rsid w:val="001F0952"/>
    <w:rsid w:val="001F099A"/>
    <w:rsid w:val="001F1349"/>
    <w:rsid w:val="001F2916"/>
    <w:rsid w:val="001F3232"/>
    <w:rsid w:val="001F3FB9"/>
    <w:rsid w:val="001F4229"/>
    <w:rsid w:val="001F581F"/>
    <w:rsid w:val="001F5F6F"/>
    <w:rsid w:val="001F626E"/>
    <w:rsid w:val="001F6533"/>
    <w:rsid w:val="001F70C0"/>
    <w:rsid w:val="00200B70"/>
    <w:rsid w:val="00200DC9"/>
    <w:rsid w:val="00202491"/>
    <w:rsid w:val="0020250E"/>
    <w:rsid w:val="002034E5"/>
    <w:rsid w:val="002036E5"/>
    <w:rsid w:val="00204B24"/>
    <w:rsid w:val="00204DF4"/>
    <w:rsid w:val="0020584C"/>
    <w:rsid w:val="00205AE9"/>
    <w:rsid w:val="00206633"/>
    <w:rsid w:val="00207174"/>
    <w:rsid w:val="00207C90"/>
    <w:rsid w:val="00207DC8"/>
    <w:rsid w:val="002112CD"/>
    <w:rsid w:val="002121BF"/>
    <w:rsid w:val="002125E8"/>
    <w:rsid w:val="002125FF"/>
    <w:rsid w:val="00212BEB"/>
    <w:rsid w:val="0021324F"/>
    <w:rsid w:val="0021378B"/>
    <w:rsid w:val="002165C3"/>
    <w:rsid w:val="0021661D"/>
    <w:rsid w:val="002167CC"/>
    <w:rsid w:val="00216E60"/>
    <w:rsid w:val="00217E44"/>
    <w:rsid w:val="00220341"/>
    <w:rsid w:val="00220381"/>
    <w:rsid w:val="002212A6"/>
    <w:rsid w:val="00221823"/>
    <w:rsid w:val="00222993"/>
    <w:rsid w:val="002237A3"/>
    <w:rsid w:val="0022410E"/>
    <w:rsid w:val="00224EF9"/>
    <w:rsid w:val="00226324"/>
    <w:rsid w:val="0022687F"/>
    <w:rsid w:val="00227BD4"/>
    <w:rsid w:val="00230DCF"/>
    <w:rsid w:val="00230E55"/>
    <w:rsid w:val="00230FB6"/>
    <w:rsid w:val="00231158"/>
    <w:rsid w:val="002314E6"/>
    <w:rsid w:val="00231726"/>
    <w:rsid w:val="00231E4B"/>
    <w:rsid w:val="002331F9"/>
    <w:rsid w:val="0023448F"/>
    <w:rsid w:val="00234B32"/>
    <w:rsid w:val="00234E2E"/>
    <w:rsid w:val="00235AD3"/>
    <w:rsid w:val="00235EBA"/>
    <w:rsid w:val="00236446"/>
    <w:rsid w:val="002367C7"/>
    <w:rsid w:val="00236D1E"/>
    <w:rsid w:val="00236DC4"/>
    <w:rsid w:val="00240107"/>
    <w:rsid w:val="002408BB"/>
    <w:rsid w:val="002412D2"/>
    <w:rsid w:val="00241FEF"/>
    <w:rsid w:val="00242D17"/>
    <w:rsid w:val="0024318C"/>
    <w:rsid w:val="00243375"/>
    <w:rsid w:val="002440AD"/>
    <w:rsid w:val="00244A57"/>
    <w:rsid w:val="0024501A"/>
    <w:rsid w:val="00245AE5"/>
    <w:rsid w:val="00245E86"/>
    <w:rsid w:val="00246304"/>
    <w:rsid w:val="00246570"/>
    <w:rsid w:val="00246AD5"/>
    <w:rsid w:val="0024714F"/>
    <w:rsid w:val="00247C1C"/>
    <w:rsid w:val="0025109F"/>
    <w:rsid w:val="002541F3"/>
    <w:rsid w:val="002555A6"/>
    <w:rsid w:val="00255690"/>
    <w:rsid w:val="00256F60"/>
    <w:rsid w:val="002573D7"/>
    <w:rsid w:val="00257671"/>
    <w:rsid w:val="002576B5"/>
    <w:rsid w:val="00257D83"/>
    <w:rsid w:val="00260B05"/>
    <w:rsid w:val="00260B6E"/>
    <w:rsid w:val="00261C24"/>
    <w:rsid w:val="00262156"/>
    <w:rsid w:val="0026275B"/>
    <w:rsid w:val="00262D49"/>
    <w:rsid w:val="002637D6"/>
    <w:rsid w:val="00266275"/>
    <w:rsid w:val="00266294"/>
    <w:rsid w:val="00267C97"/>
    <w:rsid w:val="00267EB5"/>
    <w:rsid w:val="00267FE5"/>
    <w:rsid w:val="00270542"/>
    <w:rsid w:val="00270BF9"/>
    <w:rsid w:val="00271869"/>
    <w:rsid w:val="00271B1D"/>
    <w:rsid w:val="00271DC7"/>
    <w:rsid w:val="002720EF"/>
    <w:rsid w:val="00272226"/>
    <w:rsid w:val="00272434"/>
    <w:rsid w:val="002736D1"/>
    <w:rsid w:val="00275A04"/>
    <w:rsid w:val="00275A56"/>
    <w:rsid w:val="00275F2A"/>
    <w:rsid w:val="00276C94"/>
    <w:rsid w:val="0028048B"/>
    <w:rsid w:val="00280790"/>
    <w:rsid w:val="00281D21"/>
    <w:rsid w:val="002820F4"/>
    <w:rsid w:val="0028272D"/>
    <w:rsid w:val="002832A4"/>
    <w:rsid w:val="002851DE"/>
    <w:rsid w:val="00285654"/>
    <w:rsid w:val="0028611D"/>
    <w:rsid w:val="0028649C"/>
    <w:rsid w:val="00287B35"/>
    <w:rsid w:val="00291366"/>
    <w:rsid w:val="002913AE"/>
    <w:rsid w:val="0029152B"/>
    <w:rsid w:val="002926A5"/>
    <w:rsid w:val="00292719"/>
    <w:rsid w:val="00292E65"/>
    <w:rsid w:val="00293C73"/>
    <w:rsid w:val="00293C90"/>
    <w:rsid w:val="002944CC"/>
    <w:rsid w:val="0029547C"/>
    <w:rsid w:val="0029634B"/>
    <w:rsid w:val="00296D24"/>
    <w:rsid w:val="002A0642"/>
    <w:rsid w:val="002A0CE7"/>
    <w:rsid w:val="002A1476"/>
    <w:rsid w:val="002A37B8"/>
    <w:rsid w:val="002A3B47"/>
    <w:rsid w:val="002A41C8"/>
    <w:rsid w:val="002A4518"/>
    <w:rsid w:val="002A51DF"/>
    <w:rsid w:val="002A53E9"/>
    <w:rsid w:val="002A54A6"/>
    <w:rsid w:val="002A7085"/>
    <w:rsid w:val="002A721F"/>
    <w:rsid w:val="002A78D3"/>
    <w:rsid w:val="002B027F"/>
    <w:rsid w:val="002B071F"/>
    <w:rsid w:val="002B20D8"/>
    <w:rsid w:val="002B2677"/>
    <w:rsid w:val="002B39F5"/>
    <w:rsid w:val="002B5D5D"/>
    <w:rsid w:val="002B6548"/>
    <w:rsid w:val="002B7392"/>
    <w:rsid w:val="002C038E"/>
    <w:rsid w:val="002C077D"/>
    <w:rsid w:val="002C0A11"/>
    <w:rsid w:val="002C12A3"/>
    <w:rsid w:val="002C1F18"/>
    <w:rsid w:val="002C2BBD"/>
    <w:rsid w:val="002C376E"/>
    <w:rsid w:val="002C38C5"/>
    <w:rsid w:val="002C3E4B"/>
    <w:rsid w:val="002C5749"/>
    <w:rsid w:val="002C5E0E"/>
    <w:rsid w:val="002C6836"/>
    <w:rsid w:val="002C724A"/>
    <w:rsid w:val="002D049D"/>
    <w:rsid w:val="002D09A1"/>
    <w:rsid w:val="002D0C9B"/>
    <w:rsid w:val="002D0E50"/>
    <w:rsid w:val="002D1029"/>
    <w:rsid w:val="002D14C5"/>
    <w:rsid w:val="002D19AE"/>
    <w:rsid w:val="002D1C15"/>
    <w:rsid w:val="002D2945"/>
    <w:rsid w:val="002D318F"/>
    <w:rsid w:val="002D4154"/>
    <w:rsid w:val="002D4B71"/>
    <w:rsid w:val="002D61C8"/>
    <w:rsid w:val="002D63B7"/>
    <w:rsid w:val="002D7E73"/>
    <w:rsid w:val="002E0129"/>
    <w:rsid w:val="002E1546"/>
    <w:rsid w:val="002E2042"/>
    <w:rsid w:val="002E228B"/>
    <w:rsid w:val="002E25D0"/>
    <w:rsid w:val="002E357A"/>
    <w:rsid w:val="002E3B54"/>
    <w:rsid w:val="002E4255"/>
    <w:rsid w:val="002E45A6"/>
    <w:rsid w:val="002E4AD4"/>
    <w:rsid w:val="002E4D08"/>
    <w:rsid w:val="002E543B"/>
    <w:rsid w:val="002E697B"/>
    <w:rsid w:val="002E7CEE"/>
    <w:rsid w:val="002F01FD"/>
    <w:rsid w:val="002F03C0"/>
    <w:rsid w:val="002F044F"/>
    <w:rsid w:val="002F117A"/>
    <w:rsid w:val="002F2A19"/>
    <w:rsid w:val="002F4BA9"/>
    <w:rsid w:val="002F4C9E"/>
    <w:rsid w:val="002F7572"/>
    <w:rsid w:val="002F7A1D"/>
    <w:rsid w:val="00300A7E"/>
    <w:rsid w:val="00300D8A"/>
    <w:rsid w:val="00302105"/>
    <w:rsid w:val="00302CE4"/>
    <w:rsid w:val="003031EF"/>
    <w:rsid w:val="003044F4"/>
    <w:rsid w:val="003046BF"/>
    <w:rsid w:val="00304A22"/>
    <w:rsid w:val="00304B46"/>
    <w:rsid w:val="003056E8"/>
    <w:rsid w:val="003066BE"/>
    <w:rsid w:val="00306B49"/>
    <w:rsid w:val="00307083"/>
    <w:rsid w:val="0030721C"/>
    <w:rsid w:val="0031069F"/>
    <w:rsid w:val="00310B12"/>
    <w:rsid w:val="00310CBD"/>
    <w:rsid w:val="003111B3"/>
    <w:rsid w:val="003115EC"/>
    <w:rsid w:val="00311627"/>
    <w:rsid w:val="00311F34"/>
    <w:rsid w:val="0031265B"/>
    <w:rsid w:val="003130E2"/>
    <w:rsid w:val="003139C8"/>
    <w:rsid w:val="00314310"/>
    <w:rsid w:val="00314843"/>
    <w:rsid w:val="003148FB"/>
    <w:rsid w:val="0031497E"/>
    <w:rsid w:val="003149A8"/>
    <w:rsid w:val="0031557D"/>
    <w:rsid w:val="00315CE0"/>
    <w:rsid w:val="00316C5B"/>
    <w:rsid w:val="00316EE5"/>
    <w:rsid w:val="003213CE"/>
    <w:rsid w:val="00321670"/>
    <w:rsid w:val="003227A4"/>
    <w:rsid w:val="00323DFD"/>
    <w:rsid w:val="0032579F"/>
    <w:rsid w:val="00326144"/>
    <w:rsid w:val="003261BE"/>
    <w:rsid w:val="003278AA"/>
    <w:rsid w:val="003313E3"/>
    <w:rsid w:val="00331806"/>
    <w:rsid w:val="00333AA8"/>
    <w:rsid w:val="00334CBC"/>
    <w:rsid w:val="00334F89"/>
    <w:rsid w:val="003356AE"/>
    <w:rsid w:val="0033592B"/>
    <w:rsid w:val="00335962"/>
    <w:rsid w:val="00336F79"/>
    <w:rsid w:val="00337498"/>
    <w:rsid w:val="003403D0"/>
    <w:rsid w:val="00340D5F"/>
    <w:rsid w:val="00340F7C"/>
    <w:rsid w:val="003413D1"/>
    <w:rsid w:val="00341C57"/>
    <w:rsid w:val="003429E9"/>
    <w:rsid w:val="003436EF"/>
    <w:rsid w:val="003447E3"/>
    <w:rsid w:val="00344CFE"/>
    <w:rsid w:val="0034548C"/>
    <w:rsid w:val="00345CCE"/>
    <w:rsid w:val="0034607A"/>
    <w:rsid w:val="00346A55"/>
    <w:rsid w:val="00346D95"/>
    <w:rsid w:val="0034782C"/>
    <w:rsid w:val="00350A0C"/>
    <w:rsid w:val="00350BA3"/>
    <w:rsid w:val="00350E15"/>
    <w:rsid w:val="003512EB"/>
    <w:rsid w:val="00351775"/>
    <w:rsid w:val="00352E8A"/>
    <w:rsid w:val="00353328"/>
    <w:rsid w:val="003536DA"/>
    <w:rsid w:val="00353BC7"/>
    <w:rsid w:val="00354867"/>
    <w:rsid w:val="00355E1E"/>
    <w:rsid w:val="00356482"/>
    <w:rsid w:val="003567AC"/>
    <w:rsid w:val="00356F0F"/>
    <w:rsid w:val="00360C6E"/>
    <w:rsid w:val="00360D49"/>
    <w:rsid w:val="00361657"/>
    <w:rsid w:val="00361F57"/>
    <w:rsid w:val="00362271"/>
    <w:rsid w:val="00362A99"/>
    <w:rsid w:val="00362CFE"/>
    <w:rsid w:val="00362F5C"/>
    <w:rsid w:val="00363A07"/>
    <w:rsid w:val="00363DA7"/>
    <w:rsid w:val="003646C3"/>
    <w:rsid w:val="0036516D"/>
    <w:rsid w:val="00365977"/>
    <w:rsid w:val="003668EC"/>
    <w:rsid w:val="003672EE"/>
    <w:rsid w:val="0036750B"/>
    <w:rsid w:val="003702D8"/>
    <w:rsid w:val="00370A1A"/>
    <w:rsid w:val="00370CC2"/>
    <w:rsid w:val="00371422"/>
    <w:rsid w:val="00371D99"/>
    <w:rsid w:val="00371DD0"/>
    <w:rsid w:val="00371FE7"/>
    <w:rsid w:val="00372CC0"/>
    <w:rsid w:val="00373D97"/>
    <w:rsid w:val="003744EC"/>
    <w:rsid w:val="0037464A"/>
    <w:rsid w:val="00374C4F"/>
    <w:rsid w:val="00375879"/>
    <w:rsid w:val="00376422"/>
    <w:rsid w:val="0037688F"/>
    <w:rsid w:val="00377768"/>
    <w:rsid w:val="00380CF3"/>
    <w:rsid w:val="00381336"/>
    <w:rsid w:val="00382ABA"/>
    <w:rsid w:val="003832A8"/>
    <w:rsid w:val="00383D61"/>
    <w:rsid w:val="00384667"/>
    <w:rsid w:val="003854A2"/>
    <w:rsid w:val="003856C6"/>
    <w:rsid w:val="00386810"/>
    <w:rsid w:val="00390559"/>
    <w:rsid w:val="00390616"/>
    <w:rsid w:val="00390AC3"/>
    <w:rsid w:val="00390BBC"/>
    <w:rsid w:val="00392B9A"/>
    <w:rsid w:val="00392EED"/>
    <w:rsid w:val="0039374C"/>
    <w:rsid w:val="00394752"/>
    <w:rsid w:val="00394A29"/>
    <w:rsid w:val="0039538F"/>
    <w:rsid w:val="00397E18"/>
    <w:rsid w:val="003A13C8"/>
    <w:rsid w:val="003A1D11"/>
    <w:rsid w:val="003A286A"/>
    <w:rsid w:val="003A287B"/>
    <w:rsid w:val="003A3C0F"/>
    <w:rsid w:val="003A4408"/>
    <w:rsid w:val="003A7D23"/>
    <w:rsid w:val="003B0823"/>
    <w:rsid w:val="003B0ACC"/>
    <w:rsid w:val="003B1063"/>
    <w:rsid w:val="003B3649"/>
    <w:rsid w:val="003B41DE"/>
    <w:rsid w:val="003B63A4"/>
    <w:rsid w:val="003B6652"/>
    <w:rsid w:val="003B7278"/>
    <w:rsid w:val="003B7D2C"/>
    <w:rsid w:val="003C1843"/>
    <w:rsid w:val="003C2C2F"/>
    <w:rsid w:val="003C334F"/>
    <w:rsid w:val="003C36BC"/>
    <w:rsid w:val="003C3C06"/>
    <w:rsid w:val="003C489F"/>
    <w:rsid w:val="003C4B15"/>
    <w:rsid w:val="003C544F"/>
    <w:rsid w:val="003C5A1C"/>
    <w:rsid w:val="003C5FA0"/>
    <w:rsid w:val="003C6BC5"/>
    <w:rsid w:val="003C756C"/>
    <w:rsid w:val="003D00F2"/>
    <w:rsid w:val="003D03EF"/>
    <w:rsid w:val="003D0624"/>
    <w:rsid w:val="003D0B02"/>
    <w:rsid w:val="003D0D2C"/>
    <w:rsid w:val="003D175A"/>
    <w:rsid w:val="003D18C4"/>
    <w:rsid w:val="003D1D52"/>
    <w:rsid w:val="003D24C0"/>
    <w:rsid w:val="003D3872"/>
    <w:rsid w:val="003D39D7"/>
    <w:rsid w:val="003D40F1"/>
    <w:rsid w:val="003D482B"/>
    <w:rsid w:val="003D5970"/>
    <w:rsid w:val="003D600A"/>
    <w:rsid w:val="003D6393"/>
    <w:rsid w:val="003D6956"/>
    <w:rsid w:val="003D7153"/>
    <w:rsid w:val="003D7AA4"/>
    <w:rsid w:val="003E094E"/>
    <w:rsid w:val="003E0CE0"/>
    <w:rsid w:val="003E1B97"/>
    <w:rsid w:val="003E2C44"/>
    <w:rsid w:val="003E2EFF"/>
    <w:rsid w:val="003E327C"/>
    <w:rsid w:val="003E4092"/>
    <w:rsid w:val="003E41A1"/>
    <w:rsid w:val="003E4DC8"/>
    <w:rsid w:val="003E53BB"/>
    <w:rsid w:val="003E5ADD"/>
    <w:rsid w:val="003E65D2"/>
    <w:rsid w:val="003E6F9B"/>
    <w:rsid w:val="003E7069"/>
    <w:rsid w:val="003E71D9"/>
    <w:rsid w:val="003E76E2"/>
    <w:rsid w:val="003E783D"/>
    <w:rsid w:val="003F0F4C"/>
    <w:rsid w:val="003F18A0"/>
    <w:rsid w:val="003F1C41"/>
    <w:rsid w:val="003F24B5"/>
    <w:rsid w:val="003F26BD"/>
    <w:rsid w:val="003F28E1"/>
    <w:rsid w:val="003F2AFC"/>
    <w:rsid w:val="003F5DC6"/>
    <w:rsid w:val="003F5FDD"/>
    <w:rsid w:val="003F75BE"/>
    <w:rsid w:val="003F7F07"/>
    <w:rsid w:val="0040058D"/>
    <w:rsid w:val="00400D71"/>
    <w:rsid w:val="00401A69"/>
    <w:rsid w:val="00402452"/>
    <w:rsid w:val="004028BF"/>
    <w:rsid w:val="004037FB"/>
    <w:rsid w:val="00403A65"/>
    <w:rsid w:val="004054D3"/>
    <w:rsid w:val="00405D1F"/>
    <w:rsid w:val="004077D5"/>
    <w:rsid w:val="00411250"/>
    <w:rsid w:val="0041160B"/>
    <w:rsid w:val="004127EF"/>
    <w:rsid w:val="00412A4A"/>
    <w:rsid w:val="004131DB"/>
    <w:rsid w:val="00414A17"/>
    <w:rsid w:val="004159A8"/>
    <w:rsid w:val="00415C26"/>
    <w:rsid w:val="00416619"/>
    <w:rsid w:val="00416DEB"/>
    <w:rsid w:val="004205ED"/>
    <w:rsid w:val="0042069B"/>
    <w:rsid w:val="004206EA"/>
    <w:rsid w:val="00422CDD"/>
    <w:rsid w:val="004236CC"/>
    <w:rsid w:val="004242C5"/>
    <w:rsid w:val="004247AC"/>
    <w:rsid w:val="00425C27"/>
    <w:rsid w:val="00425F1B"/>
    <w:rsid w:val="00426384"/>
    <w:rsid w:val="004276AF"/>
    <w:rsid w:val="00427D97"/>
    <w:rsid w:val="00427DE9"/>
    <w:rsid w:val="004305AC"/>
    <w:rsid w:val="004310B3"/>
    <w:rsid w:val="0043152D"/>
    <w:rsid w:val="0043230E"/>
    <w:rsid w:val="00432821"/>
    <w:rsid w:val="004328B6"/>
    <w:rsid w:val="00432BB9"/>
    <w:rsid w:val="00433D40"/>
    <w:rsid w:val="00433DB6"/>
    <w:rsid w:val="00435721"/>
    <w:rsid w:val="00435C4F"/>
    <w:rsid w:val="00435F45"/>
    <w:rsid w:val="004365A0"/>
    <w:rsid w:val="0044056B"/>
    <w:rsid w:val="00440ECD"/>
    <w:rsid w:val="0044108E"/>
    <w:rsid w:val="0044249F"/>
    <w:rsid w:val="004440A7"/>
    <w:rsid w:val="0044444C"/>
    <w:rsid w:val="0044464D"/>
    <w:rsid w:val="00444685"/>
    <w:rsid w:val="004451F4"/>
    <w:rsid w:val="00445DA7"/>
    <w:rsid w:val="00447B32"/>
    <w:rsid w:val="0045023F"/>
    <w:rsid w:val="00450A64"/>
    <w:rsid w:val="00450D63"/>
    <w:rsid w:val="00452B94"/>
    <w:rsid w:val="00453B13"/>
    <w:rsid w:val="00455378"/>
    <w:rsid w:val="00455D91"/>
    <w:rsid w:val="00455DFC"/>
    <w:rsid w:val="00456C76"/>
    <w:rsid w:val="00457835"/>
    <w:rsid w:val="00457996"/>
    <w:rsid w:val="0045799C"/>
    <w:rsid w:val="0046073C"/>
    <w:rsid w:val="0046188D"/>
    <w:rsid w:val="00462643"/>
    <w:rsid w:val="00462BCB"/>
    <w:rsid w:val="00462CE9"/>
    <w:rsid w:val="0046465B"/>
    <w:rsid w:val="00464E8F"/>
    <w:rsid w:val="00465BF8"/>
    <w:rsid w:val="00466C81"/>
    <w:rsid w:val="0046767E"/>
    <w:rsid w:val="00470701"/>
    <w:rsid w:val="0047231C"/>
    <w:rsid w:val="00474A0F"/>
    <w:rsid w:val="004768F7"/>
    <w:rsid w:val="00476E14"/>
    <w:rsid w:val="004771F0"/>
    <w:rsid w:val="004775AF"/>
    <w:rsid w:val="00477777"/>
    <w:rsid w:val="004777B7"/>
    <w:rsid w:val="0048082B"/>
    <w:rsid w:val="0048126B"/>
    <w:rsid w:val="00481D49"/>
    <w:rsid w:val="004822AE"/>
    <w:rsid w:val="004827D3"/>
    <w:rsid w:val="00483D38"/>
    <w:rsid w:val="00484826"/>
    <w:rsid w:val="004848B1"/>
    <w:rsid w:val="00484D96"/>
    <w:rsid w:val="00490F83"/>
    <w:rsid w:val="004915F3"/>
    <w:rsid w:val="00491842"/>
    <w:rsid w:val="004919A3"/>
    <w:rsid w:val="00492AEF"/>
    <w:rsid w:val="004932F0"/>
    <w:rsid w:val="004935CF"/>
    <w:rsid w:val="00493789"/>
    <w:rsid w:val="00493B5A"/>
    <w:rsid w:val="0049484F"/>
    <w:rsid w:val="004951A6"/>
    <w:rsid w:val="00495DD5"/>
    <w:rsid w:val="00495F42"/>
    <w:rsid w:val="0049648C"/>
    <w:rsid w:val="0049675B"/>
    <w:rsid w:val="004973B2"/>
    <w:rsid w:val="00497657"/>
    <w:rsid w:val="00497DDF"/>
    <w:rsid w:val="004A0C5E"/>
    <w:rsid w:val="004A152D"/>
    <w:rsid w:val="004A1928"/>
    <w:rsid w:val="004A2072"/>
    <w:rsid w:val="004A26F9"/>
    <w:rsid w:val="004A2B2F"/>
    <w:rsid w:val="004A39A6"/>
    <w:rsid w:val="004A4E74"/>
    <w:rsid w:val="004A52A3"/>
    <w:rsid w:val="004A56C1"/>
    <w:rsid w:val="004A5B05"/>
    <w:rsid w:val="004A5B8A"/>
    <w:rsid w:val="004A6A72"/>
    <w:rsid w:val="004A6AE7"/>
    <w:rsid w:val="004B2337"/>
    <w:rsid w:val="004B23BF"/>
    <w:rsid w:val="004B2F69"/>
    <w:rsid w:val="004B3012"/>
    <w:rsid w:val="004B3100"/>
    <w:rsid w:val="004B5436"/>
    <w:rsid w:val="004B599C"/>
    <w:rsid w:val="004B6398"/>
    <w:rsid w:val="004B7F88"/>
    <w:rsid w:val="004B7FF7"/>
    <w:rsid w:val="004C065E"/>
    <w:rsid w:val="004C0CD7"/>
    <w:rsid w:val="004C3135"/>
    <w:rsid w:val="004C36DE"/>
    <w:rsid w:val="004C4BE9"/>
    <w:rsid w:val="004C66CF"/>
    <w:rsid w:val="004C71BD"/>
    <w:rsid w:val="004C791D"/>
    <w:rsid w:val="004C7BD3"/>
    <w:rsid w:val="004C7E9C"/>
    <w:rsid w:val="004D10BD"/>
    <w:rsid w:val="004D13B9"/>
    <w:rsid w:val="004D1B36"/>
    <w:rsid w:val="004D1E60"/>
    <w:rsid w:val="004D2EF6"/>
    <w:rsid w:val="004D2F6A"/>
    <w:rsid w:val="004D307B"/>
    <w:rsid w:val="004D30CF"/>
    <w:rsid w:val="004D3AE8"/>
    <w:rsid w:val="004D3CDB"/>
    <w:rsid w:val="004D4C2A"/>
    <w:rsid w:val="004D54AC"/>
    <w:rsid w:val="004D55FB"/>
    <w:rsid w:val="004D5779"/>
    <w:rsid w:val="004D78F5"/>
    <w:rsid w:val="004D7F19"/>
    <w:rsid w:val="004E05C2"/>
    <w:rsid w:val="004E0913"/>
    <w:rsid w:val="004E1010"/>
    <w:rsid w:val="004E125E"/>
    <w:rsid w:val="004E12E5"/>
    <w:rsid w:val="004E18F1"/>
    <w:rsid w:val="004E2837"/>
    <w:rsid w:val="004E2968"/>
    <w:rsid w:val="004E32EF"/>
    <w:rsid w:val="004E32F5"/>
    <w:rsid w:val="004E3848"/>
    <w:rsid w:val="004E400F"/>
    <w:rsid w:val="004E4867"/>
    <w:rsid w:val="004E48B1"/>
    <w:rsid w:val="004E490B"/>
    <w:rsid w:val="004E5CAA"/>
    <w:rsid w:val="004E5E58"/>
    <w:rsid w:val="004E6364"/>
    <w:rsid w:val="004E637C"/>
    <w:rsid w:val="004E6549"/>
    <w:rsid w:val="004E6A15"/>
    <w:rsid w:val="004E74A0"/>
    <w:rsid w:val="004E7697"/>
    <w:rsid w:val="004F0E40"/>
    <w:rsid w:val="004F127C"/>
    <w:rsid w:val="004F1812"/>
    <w:rsid w:val="004F2ADB"/>
    <w:rsid w:val="004F40CD"/>
    <w:rsid w:val="004F4BB1"/>
    <w:rsid w:val="004F5AEC"/>
    <w:rsid w:val="004F6DA0"/>
    <w:rsid w:val="004F7FC5"/>
    <w:rsid w:val="004F7FEE"/>
    <w:rsid w:val="005008C1"/>
    <w:rsid w:val="00500EC8"/>
    <w:rsid w:val="00501291"/>
    <w:rsid w:val="00501546"/>
    <w:rsid w:val="005018B9"/>
    <w:rsid w:val="00501D66"/>
    <w:rsid w:val="0050247D"/>
    <w:rsid w:val="00502628"/>
    <w:rsid w:val="0050265F"/>
    <w:rsid w:val="0050281D"/>
    <w:rsid w:val="005035AC"/>
    <w:rsid w:val="00503803"/>
    <w:rsid w:val="00503881"/>
    <w:rsid w:val="005048F7"/>
    <w:rsid w:val="005054F1"/>
    <w:rsid w:val="00505EEA"/>
    <w:rsid w:val="0050697C"/>
    <w:rsid w:val="00507CFE"/>
    <w:rsid w:val="00510461"/>
    <w:rsid w:val="005109C6"/>
    <w:rsid w:val="00511061"/>
    <w:rsid w:val="00511FB1"/>
    <w:rsid w:val="005128DC"/>
    <w:rsid w:val="00512ECD"/>
    <w:rsid w:val="0051336C"/>
    <w:rsid w:val="00513B6A"/>
    <w:rsid w:val="00514211"/>
    <w:rsid w:val="00514AF9"/>
    <w:rsid w:val="00514EE6"/>
    <w:rsid w:val="00515442"/>
    <w:rsid w:val="00515616"/>
    <w:rsid w:val="005157CA"/>
    <w:rsid w:val="00516BF9"/>
    <w:rsid w:val="00516FC1"/>
    <w:rsid w:val="00517084"/>
    <w:rsid w:val="00517418"/>
    <w:rsid w:val="005176C6"/>
    <w:rsid w:val="00517FD1"/>
    <w:rsid w:val="005210C6"/>
    <w:rsid w:val="00521B8F"/>
    <w:rsid w:val="005221F5"/>
    <w:rsid w:val="005222B8"/>
    <w:rsid w:val="005226B7"/>
    <w:rsid w:val="00522B83"/>
    <w:rsid w:val="00523B4D"/>
    <w:rsid w:val="00523C2E"/>
    <w:rsid w:val="005242DE"/>
    <w:rsid w:val="005243A8"/>
    <w:rsid w:val="0052447B"/>
    <w:rsid w:val="00525032"/>
    <w:rsid w:val="00526040"/>
    <w:rsid w:val="00527354"/>
    <w:rsid w:val="00527740"/>
    <w:rsid w:val="00530883"/>
    <w:rsid w:val="005310A3"/>
    <w:rsid w:val="005315EF"/>
    <w:rsid w:val="005329EF"/>
    <w:rsid w:val="00534158"/>
    <w:rsid w:val="005342EB"/>
    <w:rsid w:val="005344C1"/>
    <w:rsid w:val="00534F35"/>
    <w:rsid w:val="00536BDD"/>
    <w:rsid w:val="00537637"/>
    <w:rsid w:val="00537A27"/>
    <w:rsid w:val="00537D2B"/>
    <w:rsid w:val="005402B3"/>
    <w:rsid w:val="00540627"/>
    <w:rsid w:val="00540D67"/>
    <w:rsid w:val="005412CE"/>
    <w:rsid w:val="00542397"/>
    <w:rsid w:val="00542C2F"/>
    <w:rsid w:val="00544D97"/>
    <w:rsid w:val="0054564B"/>
    <w:rsid w:val="005506CF"/>
    <w:rsid w:val="00550712"/>
    <w:rsid w:val="00550D64"/>
    <w:rsid w:val="00550DD2"/>
    <w:rsid w:val="00552539"/>
    <w:rsid w:val="00553069"/>
    <w:rsid w:val="00553755"/>
    <w:rsid w:val="005537D1"/>
    <w:rsid w:val="00554FBB"/>
    <w:rsid w:val="0055549A"/>
    <w:rsid w:val="005556A4"/>
    <w:rsid w:val="005566A2"/>
    <w:rsid w:val="0055745D"/>
    <w:rsid w:val="005579BC"/>
    <w:rsid w:val="00560C3C"/>
    <w:rsid w:val="00560F8F"/>
    <w:rsid w:val="0056142E"/>
    <w:rsid w:val="00561D20"/>
    <w:rsid w:val="0056211B"/>
    <w:rsid w:val="00562560"/>
    <w:rsid w:val="00562AB7"/>
    <w:rsid w:val="0056347F"/>
    <w:rsid w:val="00565435"/>
    <w:rsid w:val="00565B31"/>
    <w:rsid w:val="005701EB"/>
    <w:rsid w:val="00570520"/>
    <w:rsid w:val="00571175"/>
    <w:rsid w:val="005723EA"/>
    <w:rsid w:val="00573668"/>
    <w:rsid w:val="00573ED7"/>
    <w:rsid w:val="0057450D"/>
    <w:rsid w:val="00574BC7"/>
    <w:rsid w:val="00575C77"/>
    <w:rsid w:val="00576E59"/>
    <w:rsid w:val="005801A6"/>
    <w:rsid w:val="005802BE"/>
    <w:rsid w:val="0058038B"/>
    <w:rsid w:val="005823AF"/>
    <w:rsid w:val="0058344F"/>
    <w:rsid w:val="00583929"/>
    <w:rsid w:val="00583BE4"/>
    <w:rsid w:val="00584C34"/>
    <w:rsid w:val="00584E16"/>
    <w:rsid w:val="00584F9A"/>
    <w:rsid w:val="00585264"/>
    <w:rsid w:val="005860CB"/>
    <w:rsid w:val="00586116"/>
    <w:rsid w:val="005862A8"/>
    <w:rsid w:val="005869D9"/>
    <w:rsid w:val="00586E2D"/>
    <w:rsid w:val="00587077"/>
    <w:rsid w:val="00587399"/>
    <w:rsid w:val="00587A57"/>
    <w:rsid w:val="00587E5B"/>
    <w:rsid w:val="005902D1"/>
    <w:rsid w:val="005902EC"/>
    <w:rsid w:val="00590F89"/>
    <w:rsid w:val="0059305B"/>
    <w:rsid w:val="005937A8"/>
    <w:rsid w:val="0059402F"/>
    <w:rsid w:val="00594CA9"/>
    <w:rsid w:val="00594FF9"/>
    <w:rsid w:val="00595173"/>
    <w:rsid w:val="005953B6"/>
    <w:rsid w:val="00595416"/>
    <w:rsid w:val="00595DDA"/>
    <w:rsid w:val="00595FCF"/>
    <w:rsid w:val="00596AF8"/>
    <w:rsid w:val="0059767F"/>
    <w:rsid w:val="00597897"/>
    <w:rsid w:val="005A0339"/>
    <w:rsid w:val="005A0826"/>
    <w:rsid w:val="005A1080"/>
    <w:rsid w:val="005A1E44"/>
    <w:rsid w:val="005A1EA6"/>
    <w:rsid w:val="005A2681"/>
    <w:rsid w:val="005A2DE8"/>
    <w:rsid w:val="005A34E9"/>
    <w:rsid w:val="005A380E"/>
    <w:rsid w:val="005A4996"/>
    <w:rsid w:val="005A4E55"/>
    <w:rsid w:val="005A577E"/>
    <w:rsid w:val="005A5804"/>
    <w:rsid w:val="005A6C21"/>
    <w:rsid w:val="005B0DBB"/>
    <w:rsid w:val="005B1EC1"/>
    <w:rsid w:val="005B2269"/>
    <w:rsid w:val="005B4113"/>
    <w:rsid w:val="005B6050"/>
    <w:rsid w:val="005B656E"/>
    <w:rsid w:val="005B67FF"/>
    <w:rsid w:val="005B76BD"/>
    <w:rsid w:val="005B7D3D"/>
    <w:rsid w:val="005C0381"/>
    <w:rsid w:val="005C04B6"/>
    <w:rsid w:val="005C04E0"/>
    <w:rsid w:val="005C0B85"/>
    <w:rsid w:val="005C1022"/>
    <w:rsid w:val="005C15BB"/>
    <w:rsid w:val="005C1B5F"/>
    <w:rsid w:val="005C32F8"/>
    <w:rsid w:val="005C4B54"/>
    <w:rsid w:val="005C4E73"/>
    <w:rsid w:val="005C54F4"/>
    <w:rsid w:val="005C606A"/>
    <w:rsid w:val="005C6AD9"/>
    <w:rsid w:val="005C763C"/>
    <w:rsid w:val="005C76D5"/>
    <w:rsid w:val="005C7D53"/>
    <w:rsid w:val="005D0973"/>
    <w:rsid w:val="005D1645"/>
    <w:rsid w:val="005D18C5"/>
    <w:rsid w:val="005D1AB3"/>
    <w:rsid w:val="005D1B48"/>
    <w:rsid w:val="005D2EF2"/>
    <w:rsid w:val="005D31DA"/>
    <w:rsid w:val="005D34DB"/>
    <w:rsid w:val="005D3B74"/>
    <w:rsid w:val="005D4DD1"/>
    <w:rsid w:val="005D5C80"/>
    <w:rsid w:val="005D5D98"/>
    <w:rsid w:val="005D6798"/>
    <w:rsid w:val="005E03E5"/>
    <w:rsid w:val="005E0D19"/>
    <w:rsid w:val="005E0DD7"/>
    <w:rsid w:val="005E25EF"/>
    <w:rsid w:val="005E2A1D"/>
    <w:rsid w:val="005E2E2D"/>
    <w:rsid w:val="005E30D9"/>
    <w:rsid w:val="005E37B3"/>
    <w:rsid w:val="005E5388"/>
    <w:rsid w:val="005E640F"/>
    <w:rsid w:val="005E6509"/>
    <w:rsid w:val="005E7257"/>
    <w:rsid w:val="005E7284"/>
    <w:rsid w:val="005F0957"/>
    <w:rsid w:val="005F09F4"/>
    <w:rsid w:val="005F1672"/>
    <w:rsid w:val="005F3812"/>
    <w:rsid w:val="005F4DD9"/>
    <w:rsid w:val="005F5209"/>
    <w:rsid w:val="005F5986"/>
    <w:rsid w:val="005F6313"/>
    <w:rsid w:val="005F7337"/>
    <w:rsid w:val="005F790F"/>
    <w:rsid w:val="005F7E7E"/>
    <w:rsid w:val="00601D21"/>
    <w:rsid w:val="00601D76"/>
    <w:rsid w:val="00602482"/>
    <w:rsid w:val="00602C24"/>
    <w:rsid w:val="00602EB7"/>
    <w:rsid w:val="00603D78"/>
    <w:rsid w:val="00603F38"/>
    <w:rsid w:val="00605299"/>
    <w:rsid w:val="00605B1C"/>
    <w:rsid w:val="00605E42"/>
    <w:rsid w:val="00605E7C"/>
    <w:rsid w:val="006073DB"/>
    <w:rsid w:val="006078D0"/>
    <w:rsid w:val="006139CF"/>
    <w:rsid w:val="00614FCE"/>
    <w:rsid w:val="006156EC"/>
    <w:rsid w:val="006163A3"/>
    <w:rsid w:val="006166BE"/>
    <w:rsid w:val="006177DD"/>
    <w:rsid w:val="006178FD"/>
    <w:rsid w:val="006203CA"/>
    <w:rsid w:val="00620B55"/>
    <w:rsid w:val="00621553"/>
    <w:rsid w:val="00621D28"/>
    <w:rsid w:val="0062231D"/>
    <w:rsid w:val="006229B5"/>
    <w:rsid w:val="00623F55"/>
    <w:rsid w:val="00624316"/>
    <w:rsid w:val="00624B76"/>
    <w:rsid w:val="00625177"/>
    <w:rsid w:val="0062533D"/>
    <w:rsid w:val="00625EC0"/>
    <w:rsid w:val="00626BB6"/>
    <w:rsid w:val="00626E1C"/>
    <w:rsid w:val="00627BD7"/>
    <w:rsid w:val="00630D0B"/>
    <w:rsid w:val="0063323C"/>
    <w:rsid w:val="00633BBC"/>
    <w:rsid w:val="00634033"/>
    <w:rsid w:val="00634D95"/>
    <w:rsid w:val="00636586"/>
    <w:rsid w:val="0063687F"/>
    <w:rsid w:val="006368BB"/>
    <w:rsid w:val="00636B9F"/>
    <w:rsid w:val="00636F16"/>
    <w:rsid w:val="00637052"/>
    <w:rsid w:val="006378CC"/>
    <w:rsid w:val="00637BC0"/>
    <w:rsid w:val="00641118"/>
    <w:rsid w:val="0064119D"/>
    <w:rsid w:val="00641414"/>
    <w:rsid w:val="00642D46"/>
    <w:rsid w:val="0064330B"/>
    <w:rsid w:val="00643BA9"/>
    <w:rsid w:val="00644847"/>
    <w:rsid w:val="00644E33"/>
    <w:rsid w:val="006450BC"/>
    <w:rsid w:val="0064514C"/>
    <w:rsid w:val="006457CB"/>
    <w:rsid w:val="00647767"/>
    <w:rsid w:val="00647F4B"/>
    <w:rsid w:val="00650E91"/>
    <w:rsid w:val="006517AD"/>
    <w:rsid w:val="006526C7"/>
    <w:rsid w:val="0065291B"/>
    <w:rsid w:val="00652D5E"/>
    <w:rsid w:val="00653406"/>
    <w:rsid w:val="006548CD"/>
    <w:rsid w:val="00654AF6"/>
    <w:rsid w:val="00656AA2"/>
    <w:rsid w:val="0065701E"/>
    <w:rsid w:val="006575B9"/>
    <w:rsid w:val="006575E5"/>
    <w:rsid w:val="006602ED"/>
    <w:rsid w:val="00660333"/>
    <w:rsid w:val="006608E7"/>
    <w:rsid w:val="00660E65"/>
    <w:rsid w:val="006618D4"/>
    <w:rsid w:val="00662348"/>
    <w:rsid w:val="0066247C"/>
    <w:rsid w:val="006626DA"/>
    <w:rsid w:val="00662983"/>
    <w:rsid w:val="00662C2E"/>
    <w:rsid w:val="006636CF"/>
    <w:rsid w:val="00663A3F"/>
    <w:rsid w:val="00663DCC"/>
    <w:rsid w:val="00663F47"/>
    <w:rsid w:val="0066574A"/>
    <w:rsid w:val="006658B7"/>
    <w:rsid w:val="006664B3"/>
    <w:rsid w:val="006665C0"/>
    <w:rsid w:val="006670CA"/>
    <w:rsid w:val="0066717E"/>
    <w:rsid w:val="006678A0"/>
    <w:rsid w:val="006702A3"/>
    <w:rsid w:val="00670888"/>
    <w:rsid w:val="0067132D"/>
    <w:rsid w:val="00671E33"/>
    <w:rsid w:val="006722D0"/>
    <w:rsid w:val="00672B3A"/>
    <w:rsid w:val="00673182"/>
    <w:rsid w:val="006738FE"/>
    <w:rsid w:val="0067450B"/>
    <w:rsid w:val="00674519"/>
    <w:rsid w:val="00674554"/>
    <w:rsid w:val="00674AF0"/>
    <w:rsid w:val="00675073"/>
    <w:rsid w:val="006754E8"/>
    <w:rsid w:val="00675C6F"/>
    <w:rsid w:val="0067634A"/>
    <w:rsid w:val="006764C0"/>
    <w:rsid w:val="00676660"/>
    <w:rsid w:val="006767EB"/>
    <w:rsid w:val="00676D89"/>
    <w:rsid w:val="0067736A"/>
    <w:rsid w:val="0068093D"/>
    <w:rsid w:val="006810E5"/>
    <w:rsid w:val="00681A08"/>
    <w:rsid w:val="00681EC7"/>
    <w:rsid w:val="00682298"/>
    <w:rsid w:val="00682E11"/>
    <w:rsid w:val="006834EB"/>
    <w:rsid w:val="006846E6"/>
    <w:rsid w:val="0068472A"/>
    <w:rsid w:val="00684B98"/>
    <w:rsid w:val="006858BC"/>
    <w:rsid w:val="00685918"/>
    <w:rsid w:val="00685C54"/>
    <w:rsid w:val="00686548"/>
    <w:rsid w:val="00686E66"/>
    <w:rsid w:val="00687E29"/>
    <w:rsid w:val="006908F5"/>
    <w:rsid w:val="0069162D"/>
    <w:rsid w:val="00692871"/>
    <w:rsid w:val="006931EE"/>
    <w:rsid w:val="0069353A"/>
    <w:rsid w:val="00693650"/>
    <w:rsid w:val="00694C8F"/>
    <w:rsid w:val="00695364"/>
    <w:rsid w:val="0069579E"/>
    <w:rsid w:val="0069693D"/>
    <w:rsid w:val="00697745"/>
    <w:rsid w:val="00697AC4"/>
    <w:rsid w:val="006A00B9"/>
    <w:rsid w:val="006A11B5"/>
    <w:rsid w:val="006A197F"/>
    <w:rsid w:val="006A2C10"/>
    <w:rsid w:val="006A3248"/>
    <w:rsid w:val="006A360F"/>
    <w:rsid w:val="006A4A2C"/>
    <w:rsid w:val="006A51B1"/>
    <w:rsid w:val="006A556D"/>
    <w:rsid w:val="006A560F"/>
    <w:rsid w:val="006A6A9E"/>
    <w:rsid w:val="006A6BEF"/>
    <w:rsid w:val="006A6F0D"/>
    <w:rsid w:val="006B019B"/>
    <w:rsid w:val="006B03D2"/>
    <w:rsid w:val="006B269E"/>
    <w:rsid w:val="006B2931"/>
    <w:rsid w:val="006B4071"/>
    <w:rsid w:val="006B5439"/>
    <w:rsid w:val="006B59E6"/>
    <w:rsid w:val="006B6FE7"/>
    <w:rsid w:val="006B7EAE"/>
    <w:rsid w:val="006C02A2"/>
    <w:rsid w:val="006C0D32"/>
    <w:rsid w:val="006C153C"/>
    <w:rsid w:val="006C17F4"/>
    <w:rsid w:val="006C1AB9"/>
    <w:rsid w:val="006C1CA9"/>
    <w:rsid w:val="006C32EC"/>
    <w:rsid w:val="006C37FD"/>
    <w:rsid w:val="006C4F50"/>
    <w:rsid w:val="006C559C"/>
    <w:rsid w:val="006C60BC"/>
    <w:rsid w:val="006C700E"/>
    <w:rsid w:val="006C73D8"/>
    <w:rsid w:val="006D0593"/>
    <w:rsid w:val="006D09B0"/>
    <w:rsid w:val="006D0A27"/>
    <w:rsid w:val="006D1C92"/>
    <w:rsid w:val="006D27CD"/>
    <w:rsid w:val="006D4019"/>
    <w:rsid w:val="006D4D54"/>
    <w:rsid w:val="006D4ED5"/>
    <w:rsid w:val="006D58DB"/>
    <w:rsid w:val="006D6608"/>
    <w:rsid w:val="006D7D83"/>
    <w:rsid w:val="006D7F4D"/>
    <w:rsid w:val="006E0741"/>
    <w:rsid w:val="006E144C"/>
    <w:rsid w:val="006E193C"/>
    <w:rsid w:val="006E2FDA"/>
    <w:rsid w:val="006E3CEC"/>
    <w:rsid w:val="006E5206"/>
    <w:rsid w:val="006E58DC"/>
    <w:rsid w:val="006E6004"/>
    <w:rsid w:val="006E676E"/>
    <w:rsid w:val="006E75FF"/>
    <w:rsid w:val="006E7F79"/>
    <w:rsid w:val="006E7F84"/>
    <w:rsid w:val="006F03AD"/>
    <w:rsid w:val="006F0F13"/>
    <w:rsid w:val="006F1DF4"/>
    <w:rsid w:val="006F2D74"/>
    <w:rsid w:val="006F44C0"/>
    <w:rsid w:val="006F460B"/>
    <w:rsid w:val="006F4EBD"/>
    <w:rsid w:val="006F72B4"/>
    <w:rsid w:val="006F766C"/>
    <w:rsid w:val="006F7B30"/>
    <w:rsid w:val="006F7B73"/>
    <w:rsid w:val="007003E9"/>
    <w:rsid w:val="00700683"/>
    <w:rsid w:val="00701B88"/>
    <w:rsid w:val="007028A6"/>
    <w:rsid w:val="007050B2"/>
    <w:rsid w:val="00705D6D"/>
    <w:rsid w:val="00705E33"/>
    <w:rsid w:val="00706CB7"/>
    <w:rsid w:val="00706DE8"/>
    <w:rsid w:val="00707007"/>
    <w:rsid w:val="00707083"/>
    <w:rsid w:val="007072EE"/>
    <w:rsid w:val="0071234E"/>
    <w:rsid w:val="00712372"/>
    <w:rsid w:val="00713684"/>
    <w:rsid w:val="007137B3"/>
    <w:rsid w:val="00713A2C"/>
    <w:rsid w:val="00713C78"/>
    <w:rsid w:val="0071471A"/>
    <w:rsid w:val="00714BCA"/>
    <w:rsid w:val="00714EF8"/>
    <w:rsid w:val="0071560C"/>
    <w:rsid w:val="00715A3E"/>
    <w:rsid w:val="00716041"/>
    <w:rsid w:val="007161B8"/>
    <w:rsid w:val="007165DA"/>
    <w:rsid w:val="007175F7"/>
    <w:rsid w:val="00717D23"/>
    <w:rsid w:val="00720459"/>
    <w:rsid w:val="00720AAF"/>
    <w:rsid w:val="00722154"/>
    <w:rsid w:val="00722DAC"/>
    <w:rsid w:val="00723F46"/>
    <w:rsid w:val="0072498E"/>
    <w:rsid w:val="00724F20"/>
    <w:rsid w:val="00725175"/>
    <w:rsid w:val="0072534A"/>
    <w:rsid w:val="00725C69"/>
    <w:rsid w:val="00726EDC"/>
    <w:rsid w:val="00727BC8"/>
    <w:rsid w:val="00731402"/>
    <w:rsid w:val="00731F05"/>
    <w:rsid w:val="00731F64"/>
    <w:rsid w:val="0073390E"/>
    <w:rsid w:val="00733ECE"/>
    <w:rsid w:val="007353BC"/>
    <w:rsid w:val="0073568D"/>
    <w:rsid w:val="00736543"/>
    <w:rsid w:val="007367DF"/>
    <w:rsid w:val="00736A69"/>
    <w:rsid w:val="0073756C"/>
    <w:rsid w:val="00737CA8"/>
    <w:rsid w:val="00740399"/>
    <w:rsid w:val="00740DC2"/>
    <w:rsid w:val="007411C4"/>
    <w:rsid w:val="007414A7"/>
    <w:rsid w:val="00742627"/>
    <w:rsid w:val="0074296D"/>
    <w:rsid w:val="00742B03"/>
    <w:rsid w:val="007436C4"/>
    <w:rsid w:val="00743B03"/>
    <w:rsid w:val="007454B3"/>
    <w:rsid w:val="007465BD"/>
    <w:rsid w:val="00746881"/>
    <w:rsid w:val="00746952"/>
    <w:rsid w:val="00746ECF"/>
    <w:rsid w:val="00747026"/>
    <w:rsid w:val="007471FE"/>
    <w:rsid w:val="0074739D"/>
    <w:rsid w:val="00747D8F"/>
    <w:rsid w:val="00750376"/>
    <w:rsid w:val="007504CF"/>
    <w:rsid w:val="007510E8"/>
    <w:rsid w:val="0075185A"/>
    <w:rsid w:val="00754092"/>
    <w:rsid w:val="007568C6"/>
    <w:rsid w:val="00756CE2"/>
    <w:rsid w:val="00756E04"/>
    <w:rsid w:val="00757624"/>
    <w:rsid w:val="00757A72"/>
    <w:rsid w:val="007604D2"/>
    <w:rsid w:val="0076091E"/>
    <w:rsid w:val="00760D6C"/>
    <w:rsid w:val="00761146"/>
    <w:rsid w:val="00761EE2"/>
    <w:rsid w:val="007625A6"/>
    <w:rsid w:val="007643B9"/>
    <w:rsid w:val="00764F78"/>
    <w:rsid w:val="00765004"/>
    <w:rsid w:val="0076529E"/>
    <w:rsid w:val="00765952"/>
    <w:rsid w:val="0076608E"/>
    <w:rsid w:val="007668A1"/>
    <w:rsid w:val="00767653"/>
    <w:rsid w:val="0076777E"/>
    <w:rsid w:val="007705C4"/>
    <w:rsid w:val="00770B13"/>
    <w:rsid w:val="007721F9"/>
    <w:rsid w:val="00772DC8"/>
    <w:rsid w:val="007732BA"/>
    <w:rsid w:val="00774154"/>
    <w:rsid w:val="00774EC7"/>
    <w:rsid w:val="00775692"/>
    <w:rsid w:val="00775C78"/>
    <w:rsid w:val="00775E93"/>
    <w:rsid w:val="00776336"/>
    <w:rsid w:val="007763AD"/>
    <w:rsid w:val="0077720A"/>
    <w:rsid w:val="007813D7"/>
    <w:rsid w:val="007813ED"/>
    <w:rsid w:val="0078171A"/>
    <w:rsid w:val="0078173B"/>
    <w:rsid w:val="00781FB1"/>
    <w:rsid w:val="00784858"/>
    <w:rsid w:val="00784C92"/>
    <w:rsid w:val="007851D9"/>
    <w:rsid w:val="0078525A"/>
    <w:rsid w:val="00786A0C"/>
    <w:rsid w:val="0079016A"/>
    <w:rsid w:val="00790E42"/>
    <w:rsid w:val="0079126A"/>
    <w:rsid w:val="007927EB"/>
    <w:rsid w:val="00792B49"/>
    <w:rsid w:val="00793BD1"/>
    <w:rsid w:val="007942D3"/>
    <w:rsid w:val="00794431"/>
    <w:rsid w:val="00795399"/>
    <w:rsid w:val="0079652F"/>
    <w:rsid w:val="00796838"/>
    <w:rsid w:val="00796B04"/>
    <w:rsid w:val="0079759C"/>
    <w:rsid w:val="00797EFA"/>
    <w:rsid w:val="007A1ACF"/>
    <w:rsid w:val="007A314A"/>
    <w:rsid w:val="007A3315"/>
    <w:rsid w:val="007A397B"/>
    <w:rsid w:val="007A470F"/>
    <w:rsid w:val="007A55B9"/>
    <w:rsid w:val="007A5B6F"/>
    <w:rsid w:val="007A64B8"/>
    <w:rsid w:val="007A6549"/>
    <w:rsid w:val="007A77DF"/>
    <w:rsid w:val="007A7EF2"/>
    <w:rsid w:val="007B0A9C"/>
    <w:rsid w:val="007B13EB"/>
    <w:rsid w:val="007B18AD"/>
    <w:rsid w:val="007B1B89"/>
    <w:rsid w:val="007B33E1"/>
    <w:rsid w:val="007B3B94"/>
    <w:rsid w:val="007B57B1"/>
    <w:rsid w:val="007B58C4"/>
    <w:rsid w:val="007B58EC"/>
    <w:rsid w:val="007B5C7F"/>
    <w:rsid w:val="007B5F67"/>
    <w:rsid w:val="007B637F"/>
    <w:rsid w:val="007B76BB"/>
    <w:rsid w:val="007C030D"/>
    <w:rsid w:val="007C0D06"/>
    <w:rsid w:val="007C190D"/>
    <w:rsid w:val="007C258B"/>
    <w:rsid w:val="007C4502"/>
    <w:rsid w:val="007C4CB3"/>
    <w:rsid w:val="007C5007"/>
    <w:rsid w:val="007C594E"/>
    <w:rsid w:val="007C5F4C"/>
    <w:rsid w:val="007C63CC"/>
    <w:rsid w:val="007C65B2"/>
    <w:rsid w:val="007C7709"/>
    <w:rsid w:val="007C77F3"/>
    <w:rsid w:val="007C7937"/>
    <w:rsid w:val="007D0030"/>
    <w:rsid w:val="007D03F2"/>
    <w:rsid w:val="007D0E71"/>
    <w:rsid w:val="007D1197"/>
    <w:rsid w:val="007D24BB"/>
    <w:rsid w:val="007D272F"/>
    <w:rsid w:val="007D3099"/>
    <w:rsid w:val="007D3907"/>
    <w:rsid w:val="007D3C63"/>
    <w:rsid w:val="007D404A"/>
    <w:rsid w:val="007D4ECA"/>
    <w:rsid w:val="007D644F"/>
    <w:rsid w:val="007D6CB8"/>
    <w:rsid w:val="007D73D0"/>
    <w:rsid w:val="007D7A6D"/>
    <w:rsid w:val="007D7BCC"/>
    <w:rsid w:val="007D7F9D"/>
    <w:rsid w:val="007E0883"/>
    <w:rsid w:val="007E08FD"/>
    <w:rsid w:val="007E0F57"/>
    <w:rsid w:val="007E10FD"/>
    <w:rsid w:val="007E1A76"/>
    <w:rsid w:val="007E26DC"/>
    <w:rsid w:val="007E33AB"/>
    <w:rsid w:val="007E427D"/>
    <w:rsid w:val="007E49C0"/>
    <w:rsid w:val="007E51CE"/>
    <w:rsid w:val="007E5242"/>
    <w:rsid w:val="007E6486"/>
    <w:rsid w:val="007E6970"/>
    <w:rsid w:val="007E6A40"/>
    <w:rsid w:val="007E7622"/>
    <w:rsid w:val="007E7AA7"/>
    <w:rsid w:val="007E7CD2"/>
    <w:rsid w:val="007F06DD"/>
    <w:rsid w:val="007F0789"/>
    <w:rsid w:val="007F18B5"/>
    <w:rsid w:val="007F1D57"/>
    <w:rsid w:val="007F411B"/>
    <w:rsid w:val="007F49F3"/>
    <w:rsid w:val="007F4C54"/>
    <w:rsid w:val="007F59C6"/>
    <w:rsid w:val="007F5F7C"/>
    <w:rsid w:val="007F6812"/>
    <w:rsid w:val="007F6A7A"/>
    <w:rsid w:val="007F715E"/>
    <w:rsid w:val="008008A1"/>
    <w:rsid w:val="00802C49"/>
    <w:rsid w:val="0080439F"/>
    <w:rsid w:val="00805EB0"/>
    <w:rsid w:val="00806C25"/>
    <w:rsid w:val="008073FB"/>
    <w:rsid w:val="00810533"/>
    <w:rsid w:val="00810910"/>
    <w:rsid w:val="00811F17"/>
    <w:rsid w:val="008135EB"/>
    <w:rsid w:val="0081498F"/>
    <w:rsid w:val="00817763"/>
    <w:rsid w:val="00817B97"/>
    <w:rsid w:val="008206D8"/>
    <w:rsid w:val="008207B3"/>
    <w:rsid w:val="00820B3D"/>
    <w:rsid w:val="0082116F"/>
    <w:rsid w:val="008212AC"/>
    <w:rsid w:val="0082157D"/>
    <w:rsid w:val="00821EFC"/>
    <w:rsid w:val="00822272"/>
    <w:rsid w:val="008224EE"/>
    <w:rsid w:val="008227DB"/>
    <w:rsid w:val="00822FFE"/>
    <w:rsid w:val="0082366D"/>
    <w:rsid w:val="00823AA5"/>
    <w:rsid w:val="0082411A"/>
    <w:rsid w:val="00824344"/>
    <w:rsid w:val="008246AC"/>
    <w:rsid w:val="00824B99"/>
    <w:rsid w:val="0082566D"/>
    <w:rsid w:val="00826279"/>
    <w:rsid w:val="00826648"/>
    <w:rsid w:val="00827DA9"/>
    <w:rsid w:val="008305E9"/>
    <w:rsid w:val="00831687"/>
    <w:rsid w:val="0083169F"/>
    <w:rsid w:val="008325B9"/>
    <w:rsid w:val="00832737"/>
    <w:rsid w:val="00832A06"/>
    <w:rsid w:val="00832AFE"/>
    <w:rsid w:val="00833275"/>
    <w:rsid w:val="00833D82"/>
    <w:rsid w:val="008345F4"/>
    <w:rsid w:val="00835443"/>
    <w:rsid w:val="008365A1"/>
    <w:rsid w:val="00836628"/>
    <w:rsid w:val="00837A72"/>
    <w:rsid w:val="008402AE"/>
    <w:rsid w:val="00840336"/>
    <w:rsid w:val="008417F6"/>
    <w:rsid w:val="00842305"/>
    <w:rsid w:val="00842899"/>
    <w:rsid w:val="00842A37"/>
    <w:rsid w:val="00842EDF"/>
    <w:rsid w:val="008434F2"/>
    <w:rsid w:val="008435B5"/>
    <w:rsid w:val="008436CA"/>
    <w:rsid w:val="00843F47"/>
    <w:rsid w:val="0084447D"/>
    <w:rsid w:val="00845F8C"/>
    <w:rsid w:val="00846B04"/>
    <w:rsid w:val="00846B4A"/>
    <w:rsid w:val="00850615"/>
    <w:rsid w:val="00852661"/>
    <w:rsid w:val="00853223"/>
    <w:rsid w:val="008534B0"/>
    <w:rsid w:val="00853541"/>
    <w:rsid w:val="008540BB"/>
    <w:rsid w:val="00857F1B"/>
    <w:rsid w:val="008607E3"/>
    <w:rsid w:val="00860EF9"/>
    <w:rsid w:val="00862328"/>
    <w:rsid w:val="00862883"/>
    <w:rsid w:val="00862FD6"/>
    <w:rsid w:val="00863128"/>
    <w:rsid w:val="0086391F"/>
    <w:rsid w:val="008640F3"/>
    <w:rsid w:val="008653D6"/>
    <w:rsid w:val="00865FAC"/>
    <w:rsid w:val="0086606E"/>
    <w:rsid w:val="008662FD"/>
    <w:rsid w:val="00866B0A"/>
    <w:rsid w:val="00870553"/>
    <w:rsid w:val="00870B68"/>
    <w:rsid w:val="00870F2D"/>
    <w:rsid w:val="00871C93"/>
    <w:rsid w:val="00871F10"/>
    <w:rsid w:val="00873138"/>
    <w:rsid w:val="00874222"/>
    <w:rsid w:val="00874797"/>
    <w:rsid w:val="00874D56"/>
    <w:rsid w:val="0087524A"/>
    <w:rsid w:val="00875657"/>
    <w:rsid w:val="008759C4"/>
    <w:rsid w:val="00875CBD"/>
    <w:rsid w:val="0087620B"/>
    <w:rsid w:val="00876AB6"/>
    <w:rsid w:val="00877167"/>
    <w:rsid w:val="0087751D"/>
    <w:rsid w:val="00877D38"/>
    <w:rsid w:val="00880949"/>
    <w:rsid w:val="0088248D"/>
    <w:rsid w:val="008826C0"/>
    <w:rsid w:val="00883C07"/>
    <w:rsid w:val="00883EF3"/>
    <w:rsid w:val="00883F73"/>
    <w:rsid w:val="00883FF0"/>
    <w:rsid w:val="0088402A"/>
    <w:rsid w:val="00885CF3"/>
    <w:rsid w:val="00886660"/>
    <w:rsid w:val="0088715B"/>
    <w:rsid w:val="008878D8"/>
    <w:rsid w:val="008901C9"/>
    <w:rsid w:val="00890DA8"/>
    <w:rsid w:val="008923D4"/>
    <w:rsid w:val="008928EF"/>
    <w:rsid w:val="00892F6A"/>
    <w:rsid w:val="00893434"/>
    <w:rsid w:val="00893690"/>
    <w:rsid w:val="008950E2"/>
    <w:rsid w:val="0089527A"/>
    <w:rsid w:val="00895865"/>
    <w:rsid w:val="00895BD2"/>
    <w:rsid w:val="00895F7D"/>
    <w:rsid w:val="00896221"/>
    <w:rsid w:val="00896AB1"/>
    <w:rsid w:val="00896EEF"/>
    <w:rsid w:val="00896F08"/>
    <w:rsid w:val="008971CB"/>
    <w:rsid w:val="008A06CC"/>
    <w:rsid w:val="008A07E7"/>
    <w:rsid w:val="008A26CC"/>
    <w:rsid w:val="008A2920"/>
    <w:rsid w:val="008A3336"/>
    <w:rsid w:val="008A44AC"/>
    <w:rsid w:val="008A4873"/>
    <w:rsid w:val="008A4BCF"/>
    <w:rsid w:val="008A4C21"/>
    <w:rsid w:val="008A4D24"/>
    <w:rsid w:val="008A5935"/>
    <w:rsid w:val="008A5DC7"/>
    <w:rsid w:val="008A6782"/>
    <w:rsid w:val="008A764E"/>
    <w:rsid w:val="008B082E"/>
    <w:rsid w:val="008B15AA"/>
    <w:rsid w:val="008B1762"/>
    <w:rsid w:val="008B357D"/>
    <w:rsid w:val="008B3D3E"/>
    <w:rsid w:val="008B3F93"/>
    <w:rsid w:val="008B4CE3"/>
    <w:rsid w:val="008B4E21"/>
    <w:rsid w:val="008B5354"/>
    <w:rsid w:val="008B6083"/>
    <w:rsid w:val="008B63E3"/>
    <w:rsid w:val="008B7060"/>
    <w:rsid w:val="008B74BE"/>
    <w:rsid w:val="008C01D4"/>
    <w:rsid w:val="008C0F95"/>
    <w:rsid w:val="008C2189"/>
    <w:rsid w:val="008C27B8"/>
    <w:rsid w:val="008C4D7C"/>
    <w:rsid w:val="008C547F"/>
    <w:rsid w:val="008C55AA"/>
    <w:rsid w:val="008C6F6B"/>
    <w:rsid w:val="008C7238"/>
    <w:rsid w:val="008C7488"/>
    <w:rsid w:val="008C79C2"/>
    <w:rsid w:val="008D3861"/>
    <w:rsid w:val="008D3ADC"/>
    <w:rsid w:val="008D4085"/>
    <w:rsid w:val="008D422A"/>
    <w:rsid w:val="008D449C"/>
    <w:rsid w:val="008D4D70"/>
    <w:rsid w:val="008D54B6"/>
    <w:rsid w:val="008D56AA"/>
    <w:rsid w:val="008D57BC"/>
    <w:rsid w:val="008D6F27"/>
    <w:rsid w:val="008D74B4"/>
    <w:rsid w:val="008D788C"/>
    <w:rsid w:val="008D7AB0"/>
    <w:rsid w:val="008E128F"/>
    <w:rsid w:val="008E19DE"/>
    <w:rsid w:val="008E4BD4"/>
    <w:rsid w:val="008E5C34"/>
    <w:rsid w:val="008E69C0"/>
    <w:rsid w:val="008E6E65"/>
    <w:rsid w:val="008E796D"/>
    <w:rsid w:val="008E7A60"/>
    <w:rsid w:val="008E7C97"/>
    <w:rsid w:val="008E7CCD"/>
    <w:rsid w:val="008F00A6"/>
    <w:rsid w:val="008F0477"/>
    <w:rsid w:val="008F0A12"/>
    <w:rsid w:val="008F23BB"/>
    <w:rsid w:val="008F2B06"/>
    <w:rsid w:val="008F3B60"/>
    <w:rsid w:val="008F3D8F"/>
    <w:rsid w:val="008F4946"/>
    <w:rsid w:val="008F5837"/>
    <w:rsid w:val="008F7175"/>
    <w:rsid w:val="008F72C9"/>
    <w:rsid w:val="009010E9"/>
    <w:rsid w:val="009017A1"/>
    <w:rsid w:val="00901D65"/>
    <w:rsid w:val="00901E3F"/>
    <w:rsid w:val="00902231"/>
    <w:rsid w:val="0090239C"/>
    <w:rsid w:val="00902A22"/>
    <w:rsid w:val="00903907"/>
    <w:rsid w:val="00903D62"/>
    <w:rsid w:val="00903EC7"/>
    <w:rsid w:val="00904642"/>
    <w:rsid w:val="00904BFF"/>
    <w:rsid w:val="00904DF0"/>
    <w:rsid w:val="00906EA9"/>
    <w:rsid w:val="009110F5"/>
    <w:rsid w:val="009114C0"/>
    <w:rsid w:val="0091226F"/>
    <w:rsid w:val="009129BB"/>
    <w:rsid w:val="0091373A"/>
    <w:rsid w:val="00913D11"/>
    <w:rsid w:val="00914E1C"/>
    <w:rsid w:val="009153BF"/>
    <w:rsid w:val="009158F8"/>
    <w:rsid w:val="009162B8"/>
    <w:rsid w:val="00917517"/>
    <w:rsid w:val="00917E90"/>
    <w:rsid w:val="00917FDF"/>
    <w:rsid w:val="0092001E"/>
    <w:rsid w:val="00920430"/>
    <w:rsid w:val="0092112B"/>
    <w:rsid w:val="00921330"/>
    <w:rsid w:val="009217A3"/>
    <w:rsid w:val="00921F92"/>
    <w:rsid w:val="009225C4"/>
    <w:rsid w:val="00922A03"/>
    <w:rsid w:val="00923592"/>
    <w:rsid w:val="0092397A"/>
    <w:rsid w:val="0092523E"/>
    <w:rsid w:val="00925CBA"/>
    <w:rsid w:val="00925F12"/>
    <w:rsid w:val="009267B3"/>
    <w:rsid w:val="00926E25"/>
    <w:rsid w:val="00926EA9"/>
    <w:rsid w:val="00927C04"/>
    <w:rsid w:val="009303EA"/>
    <w:rsid w:val="00931055"/>
    <w:rsid w:val="00931DB7"/>
    <w:rsid w:val="00932ADC"/>
    <w:rsid w:val="00933460"/>
    <w:rsid w:val="00933950"/>
    <w:rsid w:val="00933F20"/>
    <w:rsid w:val="00933FE4"/>
    <w:rsid w:val="00934012"/>
    <w:rsid w:val="00934036"/>
    <w:rsid w:val="00936A1A"/>
    <w:rsid w:val="009370AF"/>
    <w:rsid w:val="00937147"/>
    <w:rsid w:val="0093761D"/>
    <w:rsid w:val="00937691"/>
    <w:rsid w:val="00940075"/>
    <w:rsid w:val="0094077E"/>
    <w:rsid w:val="00940FE4"/>
    <w:rsid w:val="00941F8E"/>
    <w:rsid w:val="00942036"/>
    <w:rsid w:val="0094450C"/>
    <w:rsid w:val="00944F12"/>
    <w:rsid w:val="009456DE"/>
    <w:rsid w:val="0094729A"/>
    <w:rsid w:val="00947D45"/>
    <w:rsid w:val="00947FF8"/>
    <w:rsid w:val="00950DCE"/>
    <w:rsid w:val="00950DF3"/>
    <w:rsid w:val="00950F8D"/>
    <w:rsid w:val="009517C4"/>
    <w:rsid w:val="00951F78"/>
    <w:rsid w:val="00952696"/>
    <w:rsid w:val="00952A3C"/>
    <w:rsid w:val="00952F73"/>
    <w:rsid w:val="0095311B"/>
    <w:rsid w:val="0095319B"/>
    <w:rsid w:val="009534B5"/>
    <w:rsid w:val="009535B1"/>
    <w:rsid w:val="00954867"/>
    <w:rsid w:val="00954E87"/>
    <w:rsid w:val="009557A1"/>
    <w:rsid w:val="009560DF"/>
    <w:rsid w:val="009573CB"/>
    <w:rsid w:val="00957543"/>
    <w:rsid w:val="00957EBD"/>
    <w:rsid w:val="009600A3"/>
    <w:rsid w:val="00960610"/>
    <w:rsid w:val="00960671"/>
    <w:rsid w:val="00960B86"/>
    <w:rsid w:val="00960BB2"/>
    <w:rsid w:val="009619C9"/>
    <w:rsid w:val="009619D9"/>
    <w:rsid w:val="009621AF"/>
    <w:rsid w:val="00962615"/>
    <w:rsid w:val="00962954"/>
    <w:rsid w:val="0096478A"/>
    <w:rsid w:val="009652AE"/>
    <w:rsid w:val="00966D15"/>
    <w:rsid w:val="009703CF"/>
    <w:rsid w:val="00970857"/>
    <w:rsid w:val="009716AD"/>
    <w:rsid w:val="00971A24"/>
    <w:rsid w:val="00972589"/>
    <w:rsid w:val="00973496"/>
    <w:rsid w:val="009745CC"/>
    <w:rsid w:val="009750DE"/>
    <w:rsid w:val="00975437"/>
    <w:rsid w:val="00975915"/>
    <w:rsid w:val="00977EF8"/>
    <w:rsid w:val="00980F33"/>
    <w:rsid w:val="00981505"/>
    <w:rsid w:val="00981C2F"/>
    <w:rsid w:val="009823C2"/>
    <w:rsid w:val="00982CA8"/>
    <w:rsid w:val="00983089"/>
    <w:rsid w:val="009835B4"/>
    <w:rsid w:val="00983BF4"/>
    <w:rsid w:val="0098493D"/>
    <w:rsid w:val="009852AA"/>
    <w:rsid w:val="00985A58"/>
    <w:rsid w:val="00985B9E"/>
    <w:rsid w:val="00985C42"/>
    <w:rsid w:val="00985D86"/>
    <w:rsid w:val="009867EC"/>
    <w:rsid w:val="009927D0"/>
    <w:rsid w:val="00992CE5"/>
    <w:rsid w:val="00993B0E"/>
    <w:rsid w:val="009947F6"/>
    <w:rsid w:val="00995545"/>
    <w:rsid w:val="009957AB"/>
    <w:rsid w:val="00995890"/>
    <w:rsid w:val="00995FEA"/>
    <w:rsid w:val="00996295"/>
    <w:rsid w:val="009973B7"/>
    <w:rsid w:val="009A055A"/>
    <w:rsid w:val="009A149B"/>
    <w:rsid w:val="009A196F"/>
    <w:rsid w:val="009A2BFF"/>
    <w:rsid w:val="009A2EA2"/>
    <w:rsid w:val="009A33C6"/>
    <w:rsid w:val="009A44BF"/>
    <w:rsid w:val="009A4DC2"/>
    <w:rsid w:val="009A58E8"/>
    <w:rsid w:val="009A628B"/>
    <w:rsid w:val="009A67A0"/>
    <w:rsid w:val="009A750E"/>
    <w:rsid w:val="009A772E"/>
    <w:rsid w:val="009B09A1"/>
    <w:rsid w:val="009B09E2"/>
    <w:rsid w:val="009B16D2"/>
    <w:rsid w:val="009B271F"/>
    <w:rsid w:val="009B3773"/>
    <w:rsid w:val="009B3D1C"/>
    <w:rsid w:val="009B4E7C"/>
    <w:rsid w:val="009B5C0C"/>
    <w:rsid w:val="009B5CF1"/>
    <w:rsid w:val="009B61DF"/>
    <w:rsid w:val="009B6819"/>
    <w:rsid w:val="009C081A"/>
    <w:rsid w:val="009C10EA"/>
    <w:rsid w:val="009C26C2"/>
    <w:rsid w:val="009C3044"/>
    <w:rsid w:val="009C41E9"/>
    <w:rsid w:val="009C4491"/>
    <w:rsid w:val="009C5CB7"/>
    <w:rsid w:val="009C70F2"/>
    <w:rsid w:val="009C72D7"/>
    <w:rsid w:val="009C7C06"/>
    <w:rsid w:val="009D0222"/>
    <w:rsid w:val="009D0307"/>
    <w:rsid w:val="009D039C"/>
    <w:rsid w:val="009D0A97"/>
    <w:rsid w:val="009D1345"/>
    <w:rsid w:val="009D3758"/>
    <w:rsid w:val="009D3A73"/>
    <w:rsid w:val="009D4071"/>
    <w:rsid w:val="009D4565"/>
    <w:rsid w:val="009D4CBF"/>
    <w:rsid w:val="009D52C6"/>
    <w:rsid w:val="009D5465"/>
    <w:rsid w:val="009D55F9"/>
    <w:rsid w:val="009D58E6"/>
    <w:rsid w:val="009D67B3"/>
    <w:rsid w:val="009D6E25"/>
    <w:rsid w:val="009D7063"/>
    <w:rsid w:val="009D788C"/>
    <w:rsid w:val="009E0B08"/>
    <w:rsid w:val="009E19F3"/>
    <w:rsid w:val="009E1E7F"/>
    <w:rsid w:val="009E240A"/>
    <w:rsid w:val="009E37CA"/>
    <w:rsid w:val="009E3D28"/>
    <w:rsid w:val="009E4057"/>
    <w:rsid w:val="009E5198"/>
    <w:rsid w:val="009E51F1"/>
    <w:rsid w:val="009E6279"/>
    <w:rsid w:val="009F0B26"/>
    <w:rsid w:val="009F0F1C"/>
    <w:rsid w:val="009F174E"/>
    <w:rsid w:val="009F1E61"/>
    <w:rsid w:val="009F2B53"/>
    <w:rsid w:val="009F2FBE"/>
    <w:rsid w:val="009F46AC"/>
    <w:rsid w:val="009F4B99"/>
    <w:rsid w:val="009F51CF"/>
    <w:rsid w:val="009F71A8"/>
    <w:rsid w:val="009F7C7F"/>
    <w:rsid w:val="00A00F42"/>
    <w:rsid w:val="00A0135B"/>
    <w:rsid w:val="00A018A6"/>
    <w:rsid w:val="00A01B08"/>
    <w:rsid w:val="00A01CD7"/>
    <w:rsid w:val="00A01EDC"/>
    <w:rsid w:val="00A01F1D"/>
    <w:rsid w:val="00A02ADB"/>
    <w:rsid w:val="00A02CAE"/>
    <w:rsid w:val="00A044A3"/>
    <w:rsid w:val="00A04EF0"/>
    <w:rsid w:val="00A05848"/>
    <w:rsid w:val="00A064AA"/>
    <w:rsid w:val="00A068EC"/>
    <w:rsid w:val="00A0754E"/>
    <w:rsid w:val="00A1027B"/>
    <w:rsid w:val="00A12678"/>
    <w:rsid w:val="00A1285B"/>
    <w:rsid w:val="00A128FB"/>
    <w:rsid w:val="00A12C67"/>
    <w:rsid w:val="00A12CC2"/>
    <w:rsid w:val="00A13873"/>
    <w:rsid w:val="00A149D7"/>
    <w:rsid w:val="00A14ACE"/>
    <w:rsid w:val="00A14BED"/>
    <w:rsid w:val="00A14F4D"/>
    <w:rsid w:val="00A15F87"/>
    <w:rsid w:val="00A169E7"/>
    <w:rsid w:val="00A16ED7"/>
    <w:rsid w:val="00A17034"/>
    <w:rsid w:val="00A171CA"/>
    <w:rsid w:val="00A17657"/>
    <w:rsid w:val="00A17D84"/>
    <w:rsid w:val="00A20A19"/>
    <w:rsid w:val="00A21002"/>
    <w:rsid w:val="00A2186A"/>
    <w:rsid w:val="00A21BB8"/>
    <w:rsid w:val="00A21D75"/>
    <w:rsid w:val="00A21FFE"/>
    <w:rsid w:val="00A221AC"/>
    <w:rsid w:val="00A22239"/>
    <w:rsid w:val="00A22769"/>
    <w:rsid w:val="00A229B5"/>
    <w:rsid w:val="00A22ADC"/>
    <w:rsid w:val="00A23BDC"/>
    <w:rsid w:val="00A23C9E"/>
    <w:rsid w:val="00A23EB0"/>
    <w:rsid w:val="00A26204"/>
    <w:rsid w:val="00A26C32"/>
    <w:rsid w:val="00A2763D"/>
    <w:rsid w:val="00A27F8E"/>
    <w:rsid w:val="00A27F9D"/>
    <w:rsid w:val="00A301D7"/>
    <w:rsid w:val="00A309AB"/>
    <w:rsid w:val="00A30A34"/>
    <w:rsid w:val="00A311C0"/>
    <w:rsid w:val="00A322B1"/>
    <w:rsid w:val="00A3234B"/>
    <w:rsid w:val="00A337E7"/>
    <w:rsid w:val="00A33FBA"/>
    <w:rsid w:val="00A34A86"/>
    <w:rsid w:val="00A34DEE"/>
    <w:rsid w:val="00A35B05"/>
    <w:rsid w:val="00A36F7E"/>
    <w:rsid w:val="00A37C2E"/>
    <w:rsid w:val="00A37F9D"/>
    <w:rsid w:val="00A40250"/>
    <w:rsid w:val="00A40AE7"/>
    <w:rsid w:val="00A41E8E"/>
    <w:rsid w:val="00A41F9D"/>
    <w:rsid w:val="00A4286D"/>
    <w:rsid w:val="00A42CFF"/>
    <w:rsid w:val="00A42D28"/>
    <w:rsid w:val="00A435E4"/>
    <w:rsid w:val="00A44561"/>
    <w:rsid w:val="00A44CBD"/>
    <w:rsid w:val="00A44E92"/>
    <w:rsid w:val="00A45AB2"/>
    <w:rsid w:val="00A45D79"/>
    <w:rsid w:val="00A46597"/>
    <w:rsid w:val="00A46855"/>
    <w:rsid w:val="00A504AC"/>
    <w:rsid w:val="00A50531"/>
    <w:rsid w:val="00A52172"/>
    <w:rsid w:val="00A52CAF"/>
    <w:rsid w:val="00A538C2"/>
    <w:rsid w:val="00A5450B"/>
    <w:rsid w:val="00A5485A"/>
    <w:rsid w:val="00A56F64"/>
    <w:rsid w:val="00A57B1F"/>
    <w:rsid w:val="00A612C4"/>
    <w:rsid w:val="00A615EF"/>
    <w:rsid w:val="00A61A47"/>
    <w:rsid w:val="00A62A29"/>
    <w:rsid w:val="00A62E61"/>
    <w:rsid w:val="00A62F14"/>
    <w:rsid w:val="00A63B40"/>
    <w:rsid w:val="00A63CC4"/>
    <w:rsid w:val="00A6474B"/>
    <w:rsid w:val="00A657A1"/>
    <w:rsid w:val="00A66745"/>
    <w:rsid w:val="00A66746"/>
    <w:rsid w:val="00A676D1"/>
    <w:rsid w:val="00A67CDB"/>
    <w:rsid w:val="00A7061F"/>
    <w:rsid w:val="00A71374"/>
    <w:rsid w:val="00A71E9F"/>
    <w:rsid w:val="00A72226"/>
    <w:rsid w:val="00A7244F"/>
    <w:rsid w:val="00A73200"/>
    <w:rsid w:val="00A7483C"/>
    <w:rsid w:val="00A75181"/>
    <w:rsid w:val="00A7628F"/>
    <w:rsid w:val="00A76DC3"/>
    <w:rsid w:val="00A77890"/>
    <w:rsid w:val="00A77B18"/>
    <w:rsid w:val="00A80672"/>
    <w:rsid w:val="00A811CB"/>
    <w:rsid w:val="00A81612"/>
    <w:rsid w:val="00A826F8"/>
    <w:rsid w:val="00A82B6E"/>
    <w:rsid w:val="00A84774"/>
    <w:rsid w:val="00A84EB0"/>
    <w:rsid w:val="00A84FB9"/>
    <w:rsid w:val="00A850CB"/>
    <w:rsid w:val="00A8542E"/>
    <w:rsid w:val="00A85E1E"/>
    <w:rsid w:val="00A86F80"/>
    <w:rsid w:val="00A8722D"/>
    <w:rsid w:val="00A876A7"/>
    <w:rsid w:val="00A90141"/>
    <w:rsid w:val="00A912A1"/>
    <w:rsid w:val="00A91495"/>
    <w:rsid w:val="00A93028"/>
    <w:rsid w:val="00A936F8"/>
    <w:rsid w:val="00A94DC9"/>
    <w:rsid w:val="00A95492"/>
    <w:rsid w:val="00A9729A"/>
    <w:rsid w:val="00A97685"/>
    <w:rsid w:val="00A97C5C"/>
    <w:rsid w:val="00AA0387"/>
    <w:rsid w:val="00AA149B"/>
    <w:rsid w:val="00AA1F05"/>
    <w:rsid w:val="00AA26A3"/>
    <w:rsid w:val="00AA2E7E"/>
    <w:rsid w:val="00AA37BF"/>
    <w:rsid w:val="00AA3DEE"/>
    <w:rsid w:val="00AA43F3"/>
    <w:rsid w:val="00AA4438"/>
    <w:rsid w:val="00AA44B6"/>
    <w:rsid w:val="00AA541D"/>
    <w:rsid w:val="00AA55AF"/>
    <w:rsid w:val="00AA58B2"/>
    <w:rsid w:val="00AA695F"/>
    <w:rsid w:val="00AA7122"/>
    <w:rsid w:val="00AA78F4"/>
    <w:rsid w:val="00AB0A3A"/>
    <w:rsid w:val="00AB0E3A"/>
    <w:rsid w:val="00AB0F0A"/>
    <w:rsid w:val="00AB19BD"/>
    <w:rsid w:val="00AB231A"/>
    <w:rsid w:val="00AB3281"/>
    <w:rsid w:val="00AB3C03"/>
    <w:rsid w:val="00AB3C3E"/>
    <w:rsid w:val="00AB3D3D"/>
    <w:rsid w:val="00AB49B7"/>
    <w:rsid w:val="00AB5425"/>
    <w:rsid w:val="00AB5696"/>
    <w:rsid w:val="00AB5794"/>
    <w:rsid w:val="00AB6768"/>
    <w:rsid w:val="00AB6FD1"/>
    <w:rsid w:val="00AB7CF3"/>
    <w:rsid w:val="00AB7ED6"/>
    <w:rsid w:val="00AC0325"/>
    <w:rsid w:val="00AC09F2"/>
    <w:rsid w:val="00AC2599"/>
    <w:rsid w:val="00AC2F52"/>
    <w:rsid w:val="00AC31E5"/>
    <w:rsid w:val="00AC4D39"/>
    <w:rsid w:val="00AC5235"/>
    <w:rsid w:val="00AC6DC3"/>
    <w:rsid w:val="00AC7226"/>
    <w:rsid w:val="00AC791E"/>
    <w:rsid w:val="00AD0098"/>
    <w:rsid w:val="00AD0464"/>
    <w:rsid w:val="00AD092B"/>
    <w:rsid w:val="00AD0C4E"/>
    <w:rsid w:val="00AD1347"/>
    <w:rsid w:val="00AD1615"/>
    <w:rsid w:val="00AD167E"/>
    <w:rsid w:val="00AD216C"/>
    <w:rsid w:val="00AD2F58"/>
    <w:rsid w:val="00AD3423"/>
    <w:rsid w:val="00AD3C4C"/>
    <w:rsid w:val="00AD3D08"/>
    <w:rsid w:val="00AD42DC"/>
    <w:rsid w:val="00AD435E"/>
    <w:rsid w:val="00AD44B5"/>
    <w:rsid w:val="00AD51ED"/>
    <w:rsid w:val="00AD6694"/>
    <w:rsid w:val="00AD6B5D"/>
    <w:rsid w:val="00AD6CF8"/>
    <w:rsid w:val="00AD6E69"/>
    <w:rsid w:val="00AD7521"/>
    <w:rsid w:val="00AE0147"/>
    <w:rsid w:val="00AE0B43"/>
    <w:rsid w:val="00AE0F94"/>
    <w:rsid w:val="00AE1B5D"/>
    <w:rsid w:val="00AE200E"/>
    <w:rsid w:val="00AE3BCC"/>
    <w:rsid w:val="00AE3E41"/>
    <w:rsid w:val="00AE5DCB"/>
    <w:rsid w:val="00AE6FFA"/>
    <w:rsid w:val="00AF036C"/>
    <w:rsid w:val="00AF1B26"/>
    <w:rsid w:val="00AF3476"/>
    <w:rsid w:val="00AF43DF"/>
    <w:rsid w:val="00AF4A1C"/>
    <w:rsid w:val="00AF4CDA"/>
    <w:rsid w:val="00AF562C"/>
    <w:rsid w:val="00AF59E6"/>
    <w:rsid w:val="00AF60BC"/>
    <w:rsid w:val="00AF6EF3"/>
    <w:rsid w:val="00B00289"/>
    <w:rsid w:val="00B0236A"/>
    <w:rsid w:val="00B03EAD"/>
    <w:rsid w:val="00B04202"/>
    <w:rsid w:val="00B045F7"/>
    <w:rsid w:val="00B0493F"/>
    <w:rsid w:val="00B05B65"/>
    <w:rsid w:val="00B0645F"/>
    <w:rsid w:val="00B067D1"/>
    <w:rsid w:val="00B06EF1"/>
    <w:rsid w:val="00B071DE"/>
    <w:rsid w:val="00B118A5"/>
    <w:rsid w:val="00B119A5"/>
    <w:rsid w:val="00B11BF4"/>
    <w:rsid w:val="00B121C1"/>
    <w:rsid w:val="00B13A48"/>
    <w:rsid w:val="00B14DB6"/>
    <w:rsid w:val="00B14FA5"/>
    <w:rsid w:val="00B16D8E"/>
    <w:rsid w:val="00B17B83"/>
    <w:rsid w:val="00B21786"/>
    <w:rsid w:val="00B21992"/>
    <w:rsid w:val="00B222E4"/>
    <w:rsid w:val="00B2281C"/>
    <w:rsid w:val="00B23682"/>
    <w:rsid w:val="00B24620"/>
    <w:rsid w:val="00B24A69"/>
    <w:rsid w:val="00B25323"/>
    <w:rsid w:val="00B25D83"/>
    <w:rsid w:val="00B26125"/>
    <w:rsid w:val="00B26AD4"/>
    <w:rsid w:val="00B276F6"/>
    <w:rsid w:val="00B301FF"/>
    <w:rsid w:val="00B313CC"/>
    <w:rsid w:val="00B3161B"/>
    <w:rsid w:val="00B31FCE"/>
    <w:rsid w:val="00B323D1"/>
    <w:rsid w:val="00B32D65"/>
    <w:rsid w:val="00B33570"/>
    <w:rsid w:val="00B33C86"/>
    <w:rsid w:val="00B33D9C"/>
    <w:rsid w:val="00B33F3A"/>
    <w:rsid w:val="00B34750"/>
    <w:rsid w:val="00B355B0"/>
    <w:rsid w:val="00B36377"/>
    <w:rsid w:val="00B36F97"/>
    <w:rsid w:val="00B37021"/>
    <w:rsid w:val="00B4011B"/>
    <w:rsid w:val="00B402E9"/>
    <w:rsid w:val="00B408F7"/>
    <w:rsid w:val="00B417BA"/>
    <w:rsid w:val="00B439E1"/>
    <w:rsid w:val="00B43E9F"/>
    <w:rsid w:val="00B440E1"/>
    <w:rsid w:val="00B44831"/>
    <w:rsid w:val="00B45018"/>
    <w:rsid w:val="00B4606C"/>
    <w:rsid w:val="00B4614B"/>
    <w:rsid w:val="00B51261"/>
    <w:rsid w:val="00B51419"/>
    <w:rsid w:val="00B519E4"/>
    <w:rsid w:val="00B51F7F"/>
    <w:rsid w:val="00B53063"/>
    <w:rsid w:val="00B5306C"/>
    <w:rsid w:val="00B53866"/>
    <w:rsid w:val="00B54B02"/>
    <w:rsid w:val="00B55E61"/>
    <w:rsid w:val="00B5681F"/>
    <w:rsid w:val="00B56EA0"/>
    <w:rsid w:val="00B574D9"/>
    <w:rsid w:val="00B575DB"/>
    <w:rsid w:val="00B6036B"/>
    <w:rsid w:val="00B60FA7"/>
    <w:rsid w:val="00B60FD1"/>
    <w:rsid w:val="00B6133A"/>
    <w:rsid w:val="00B61903"/>
    <w:rsid w:val="00B6320A"/>
    <w:rsid w:val="00B63370"/>
    <w:rsid w:val="00B642B8"/>
    <w:rsid w:val="00B65F6E"/>
    <w:rsid w:val="00B66274"/>
    <w:rsid w:val="00B66DE4"/>
    <w:rsid w:val="00B66FCC"/>
    <w:rsid w:val="00B676B0"/>
    <w:rsid w:val="00B702B8"/>
    <w:rsid w:val="00B708EC"/>
    <w:rsid w:val="00B711FD"/>
    <w:rsid w:val="00B7264B"/>
    <w:rsid w:val="00B72AA3"/>
    <w:rsid w:val="00B7379D"/>
    <w:rsid w:val="00B75722"/>
    <w:rsid w:val="00B75F5B"/>
    <w:rsid w:val="00B763A2"/>
    <w:rsid w:val="00B76AF6"/>
    <w:rsid w:val="00B8015D"/>
    <w:rsid w:val="00B80AB9"/>
    <w:rsid w:val="00B80C55"/>
    <w:rsid w:val="00B828BB"/>
    <w:rsid w:val="00B830A7"/>
    <w:rsid w:val="00B839F0"/>
    <w:rsid w:val="00B849B3"/>
    <w:rsid w:val="00B856D4"/>
    <w:rsid w:val="00B86746"/>
    <w:rsid w:val="00B874EF"/>
    <w:rsid w:val="00B901F8"/>
    <w:rsid w:val="00B90251"/>
    <w:rsid w:val="00B90343"/>
    <w:rsid w:val="00B9069E"/>
    <w:rsid w:val="00B917A0"/>
    <w:rsid w:val="00B91BA3"/>
    <w:rsid w:val="00B92B32"/>
    <w:rsid w:val="00B930F7"/>
    <w:rsid w:val="00B93F2A"/>
    <w:rsid w:val="00B93F92"/>
    <w:rsid w:val="00B940DD"/>
    <w:rsid w:val="00B95287"/>
    <w:rsid w:val="00B964C9"/>
    <w:rsid w:val="00B96B72"/>
    <w:rsid w:val="00B96B80"/>
    <w:rsid w:val="00B974F0"/>
    <w:rsid w:val="00BA0B57"/>
    <w:rsid w:val="00BA1536"/>
    <w:rsid w:val="00BA1ADF"/>
    <w:rsid w:val="00BA1D7D"/>
    <w:rsid w:val="00BA38DF"/>
    <w:rsid w:val="00BA3A7D"/>
    <w:rsid w:val="00BA456E"/>
    <w:rsid w:val="00BA4AA3"/>
    <w:rsid w:val="00BA6294"/>
    <w:rsid w:val="00BA78CF"/>
    <w:rsid w:val="00BB0F36"/>
    <w:rsid w:val="00BB157E"/>
    <w:rsid w:val="00BB2837"/>
    <w:rsid w:val="00BB577B"/>
    <w:rsid w:val="00BB6BF1"/>
    <w:rsid w:val="00BB79AA"/>
    <w:rsid w:val="00BB7C31"/>
    <w:rsid w:val="00BC0597"/>
    <w:rsid w:val="00BC06A1"/>
    <w:rsid w:val="00BC0AAA"/>
    <w:rsid w:val="00BC1DA1"/>
    <w:rsid w:val="00BC344C"/>
    <w:rsid w:val="00BC4F28"/>
    <w:rsid w:val="00BC5660"/>
    <w:rsid w:val="00BD04D1"/>
    <w:rsid w:val="00BD2B9D"/>
    <w:rsid w:val="00BD311E"/>
    <w:rsid w:val="00BD5F94"/>
    <w:rsid w:val="00BD6A94"/>
    <w:rsid w:val="00BD6F0C"/>
    <w:rsid w:val="00BD6F53"/>
    <w:rsid w:val="00BD75A2"/>
    <w:rsid w:val="00BE1640"/>
    <w:rsid w:val="00BE20D6"/>
    <w:rsid w:val="00BE21EC"/>
    <w:rsid w:val="00BE25C5"/>
    <w:rsid w:val="00BE26DF"/>
    <w:rsid w:val="00BE34EA"/>
    <w:rsid w:val="00BE3607"/>
    <w:rsid w:val="00BE5016"/>
    <w:rsid w:val="00BE51B7"/>
    <w:rsid w:val="00BE547A"/>
    <w:rsid w:val="00BE571A"/>
    <w:rsid w:val="00BE632E"/>
    <w:rsid w:val="00BE6F0F"/>
    <w:rsid w:val="00BE73FF"/>
    <w:rsid w:val="00BE7587"/>
    <w:rsid w:val="00BF0757"/>
    <w:rsid w:val="00BF2202"/>
    <w:rsid w:val="00BF2847"/>
    <w:rsid w:val="00BF2BD5"/>
    <w:rsid w:val="00BF3295"/>
    <w:rsid w:val="00BF38C6"/>
    <w:rsid w:val="00BF4264"/>
    <w:rsid w:val="00BF4854"/>
    <w:rsid w:val="00BF5F77"/>
    <w:rsid w:val="00BF7B04"/>
    <w:rsid w:val="00C00A1A"/>
    <w:rsid w:val="00C010EE"/>
    <w:rsid w:val="00C01976"/>
    <w:rsid w:val="00C01DFA"/>
    <w:rsid w:val="00C02771"/>
    <w:rsid w:val="00C02D17"/>
    <w:rsid w:val="00C0542B"/>
    <w:rsid w:val="00C05491"/>
    <w:rsid w:val="00C055FF"/>
    <w:rsid w:val="00C05B71"/>
    <w:rsid w:val="00C05BAB"/>
    <w:rsid w:val="00C06AD1"/>
    <w:rsid w:val="00C117C7"/>
    <w:rsid w:val="00C11C66"/>
    <w:rsid w:val="00C12933"/>
    <w:rsid w:val="00C12EAC"/>
    <w:rsid w:val="00C1364F"/>
    <w:rsid w:val="00C155C7"/>
    <w:rsid w:val="00C15F87"/>
    <w:rsid w:val="00C16286"/>
    <w:rsid w:val="00C1684D"/>
    <w:rsid w:val="00C16ACA"/>
    <w:rsid w:val="00C16F61"/>
    <w:rsid w:val="00C170F8"/>
    <w:rsid w:val="00C17297"/>
    <w:rsid w:val="00C17453"/>
    <w:rsid w:val="00C174A2"/>
    <w:rsid w:val="00C2132E"/>
    <w:rsid w:val="00C217AA"/>
    <w:rsid w:val="00C22087"/>
    <w:rsid w:val="00C22386"/>
    <w:rsid w:val="00C2450B"/>
    <w:rsid w:val="00C248EF"/>
    <w:rsid w:val="00C27A98"/>
    <w:rsid w:val="00C27DE6"/>
    <w:rsid w:val="00C30D9E"/>
    <w:rsid w:val="00C30F83"/>
    <w:rsid w:val="00C3116C"/>
    <w:rsid w:val="00C313AE"/>
    <w:rsid w:val="00C314B0"/>
    <w:rsid w:val="00C3154A"/>
    <w:rsid w:val="00C31D27"/>
    <w:rsid w:val="00C327E2"/>
    <w:rsid w:val="00C3282E"/>
    <w:rsid w:val="00C33542"/>
    <w:rsid w:val="00C34DB4"/>
    <w:rsid w:val="00C367A6"/>
    <w:rsid w:val="00C36F9D"/>
    <w:rsid w:val="00C371E8"/>
    <w:rsid w:val="00C40FEC"/>
    <w:rsid w:val="00C41B38"/>
    <w:rsid w:val="00C41CA4"/>
    <w:rsid w:val="00C43D6B"/>
    <w:rsid w:val="00C44132"/>
    <w:rsid w:val="00C44A15"/>
    <w:rsid w:val="00C45B12"/>
    <w:rsid w:val="00C45CE4"/>
    <w:rsid w:val="00C45E1E"/>
    <w:rsid w:val="00C45FDC"/>
    <w:rsid w:val="00C4655B"/>
    <w:rsid w:val="00C46722"/>
    <w:rsid w:val="00C4690A"/>
    <w:rsid w:val="00C46A5C"/>
    <w:rsid w:val="00C471AF"/>
    <w:rsid w:val="00C47FEF"/>
    <w:rsid w:val="00C519D9"/>
    <w:rsid w:val="00C52287"/>
    <w:rsid w:val="00C531AD"/>
    <w:rsid w:val="00C549FD"/>
    <w:rsid w:val="00C54D00"/>
    <w:rsid w:val="00C55B82"/>
    <w:rsid w:val="00C578F1"/>
    <w:rsid w:val="00C60806"/>
    <w:rsid w:val="00C60BD6"/>
    <w:rsid w:val="00C6210A"/>
    <w:rsid w:val="00C62232"/>
    <w:rsid w:val="00C62547"/>
    <w:rsid w:val="00C62C20"/>
    <w:rsid w:val="00C63F90"/>
    <w:rsid w:val="00C646AE"/>
    <w:rsid w:val="00C64947"/>
    <w:rsid w:val="00C65053"/>
    <w:rsid w:val="00C65633"/>
    <w:rsid w:val="00C669AB"/>
    <w:rsid w:val="00C7042B"/>
    <w:rsid w:val="00C707DB"/>
    <w:rsid w:val="00C70DE1"/>
    <w:rsid w:val="00C71EB0"/>
    <w:rsid w:val="00C72DCC"/>
    <w:rsid w:val="00C74F9E"/>
    <w:rsid w:val="00C75445"/>
    <w:rsid w:val="00C75515"/>
    <w:rsid w:val="00C75559"/>
    <w:rsid w:val="00C75659"/>
    <w:rsid w:val="00C76080"/>
    <w:rsid w:val="00C76597"/>
    <w:rsid w:val="00C76997"/>
    <w:rsid w:val="00C80276"/>
    <w:rsid w:val="00C809B9"/>
    <w:rsid w:val="00C8142F"/>
    <w:rsid w:val="00C83F76"/>
    <w:rsid w:val="00C852F8"/>
    <w:rsid w:val="00C85E47"/>
    <w:rsid w:val="00C862D5"/>
    <w:rsid w:val="00C8670A"/>
    <w:rsid w:val="00C87912"/>
    <w:rsid w:val="00C90F49"/>
    <w:rsid w:val="00C915FD"/>
    <w:rsid w:val="00C91A7D"/>
    <w:rsid w:val="00C921FE"/>
    <w:rsid w:val="00C9230A"/>
    <w:rsid w:val="00C930FA"/>
    <w:rsid w:val="00C93A5B"/>
    <w:rsid w:val="00C93BA6"/>
    <w:rsid w:val="00C94601"/>
    <w:rsid w:val="00C94FC1"/>
    <w:rsid w:val="00C95E7F"/>
    <w:rsid w:val="00C9635A"/>
    <w:rsid w:val="00C972D1"/>
    <w:rsid w:val="00C9785F"/>
    <w:rsid w:val="00C97DC9"/>
    <w:rsid w:val="00CA02E2"/>
    <w:rsid w:val="00CA28C8"/>
    <w:rsid w:val="00CA3861"/>
    <w:rsid w:val="00CA45DF"/>
    <w:rsid w:val="00CA4D34"/>
    <w:rsid w:val="00CA510D"/>
    <w:rsid w:val="00CA64CF"/>
    <w:rsid w:val="00CA6F60"/>
    <w:rsid w:val="00CA7811"/>
    <w:rsid w:val="00CA7ACE"/>
    <w:rsid w:val="00CB0C84"/>
    <w:rsid w:val="00CB0FAD"/>
    <w:rsid w:val="00CB0FCF"/>
    <w:rsid w:val="00CB1595"/>
    <w:rsid w:val="00CB178D"/>
    <w:rsid w:val="00CB18CC"/>
    <w:rsid w:val="00CB1F46"/>
    <w:rsid w:val="00CB24CE"/>
    <w:rsid w:val="00CB2632"/>
    <w:rsid w:val="00CB3B18"/>
    <w:rsid w:val="00CB4BE9"/>
    <w:rsid w:val="00CB4D1B"/>
    <w:rsid w:val="00CB615D"/>
    <w:rsid w:val="00CB6AD0"/>
    <w:rsid w:val="00CB6F31"/>
    <w:rsid w:val="00CB7006"/>
    <w:rsid w:val="00CC1C3E"/>
    <w:rsid w:val="00CC2173"/>
    <w:rsid w:val="00CC2400"/>
    <w:rsid w:val="00CC33A1"/>
    <w:rsid w:val="00CC383D"/>
    <w:rsid w:val="00CC38C0"/>
    <w:rsid w:val="00CC4238"/>
    <w:rsid w:val="00CC42FB"/>
    <w:rsid w:val="00CC4864"/>
    <w:rsid w:val="00CC5258"/>
    <w:rsid w:val="00CC57C9"/>
    <w:rsid w:val="00CC6516"/>
    <w:rsid w:val="00CC6783"/>
    <w:rsid w:val="00CC6D69"/>
    <w:rsid w:val="00CC6EEF"/>
    <w:rsid w:val="00CC6FAD"/>
    <w:rsid w:val="00CD07B9"/>
    <w:rsid w:val="00CD12D5"/>
    <w:rsid w:val="00CD14AE"/>
    <w:rsid w:val="00CD2E31"/>
    <w:rsid w:val="00CD39C7"/>
    <w:rsid w:val="00CD3D00"/>
    <w:rsid w:val="00CD4DA1"/>
    <w:rsid w:val="00CD5EF9"/>
    <w:rsid w:val="00CD7512"/>
    <w:rsid w:val="00CE1021"/>
    <w:rsid w:val="00CE139F"/>
    <w:rsid w:val="00CE164D"/>
    <w:rsid w:val="00CE3BAC"/>
    <w:rsid w:val="00CE4434"/>
    <w:rsid w:val="00CE4D05"/>
    <w:rsid w:val="00CE5979"/>
    <w:rsid w:val="00CE5C15"/>
    <w:rsid w:val="00CE5E32"/>
    <w:rsid w:val="00CE6C4B"/>
    <w:rsid w:val="00CE79E2"/>
    <w:rsid w:val="00CF036A"/>
    <w:rsid w:val="00CF12F5"/>
    <w:rsid w:val="00CF1445"/>
    <w:rsid w:val="00CF1EA1"/>
    <w:rsid w:val="00CF1F26"/>
    <w:rsid w:val="00CF27F3"/>
    <w:rsid w:val="00CF3B42"/>
    <w:rsid w:val="00CF403D"/>
    <w:rsid w:val="00CF54C3"/>
    <w:rsid w:val="00CF6139"/>
    <w:rsid w:val="00CF6AB1"/>
    <w:rsid w:val="00CF6B81"/>
    <w:rsid w:val="00CF73C4"/>
    <w:rsid w:val="00D006E8"/>
    <w:rsid w:val="00D02130"/>
    <w:rsid w:val="00D02154"/>
    <w:rsid w:val="00D02598"/>
    <w:rsid w:val="00D030B0"/>
    <w:rsid w:val="00D033B0"/>
    <w:rsid w:val="00D04DF2"/>
    <w:rsid w:val="00D04F58"/>
    <w:rsid w:val="00D05875"/>
    <w:rsid w:val="00D0589A"/>
    <w:rsid w:val="00D05DBC"/>
    <w:rsid w:val="00D07623"/>
    <w:rsid w:val="00D1002B"/>
    <w:rsid w:val="00D10285"/>
    <w:rsid w:val="00D10731"/>
    <w:rsid w:val="00D10CEF"/>
    <w:rsid w:val="00D10FDB"/>
    <w:rsid w:val="00D125E9"/>
    <w:rsid w:val="00D13AAB"/>
    <w:rsid w:val="00D13E56"/>
    <w:rsid w:val="00D14176"/>
    <w:rsid w:val="00D141D0"/>
    <w:rsid w:val="00D14BA1"/>
    <w:rsid w:val="00D14D0E"/>
    <w:rsid w:val="00D15CC0"/>
    <w:rsid w:val="00D15CD9"/>
    <w:rsid w:val="00D165F8"/>
    <w:rsid w:val="00D16EF4"/>
    <w:rsid w:val="00D17B94"/>
    <w:rsid w:val="00D20086"/>
    <w:rsid w:val="00D216BE"/>
    <w:rsid w:val="00D21B7A"/>
    <w:rsid w:val="00D23B0E"/>
    <w:rsid w:val="00D24796"/>
    <w:rsid w:val="00D24DCB"/>
    <w:rsid w:val="00D254F2"/>
    <w:rsid w:val="00D2612A"/>
    <w:rsid w:val="00D26B27"/>
    <w:rsid w:val="00D2764F"/>
    <w:rsid w:val="00D30A73"/>
    <w:rsid w:val="00D31302"/>
    <w:rsid w:val="00D3178E"/>
    <w:rsid w:val="00D31972"/>
    <w:rsid w:val="00D3238E"/>
    <w:rsid w:val="00D328DA"/>
    <w:rsid w:val="00D33428"/>
    <w:rsid w:val="00D33630"/>
    <w:rsid w:val="00D33C23"/>
    <w:rsid w:val="00D3598E"/>
    <w:rsid w:val="00D361D5"/>
    <w:rsid w:val="00D363D3"/>
    <w:rsid w:val="00D36705"/>
    <w:rsid w:val="00D36A77"/>
    <w:rsid w:val="00D370C2"/>
    <w:rsid w:val="00D372AF"/>
    <w:rsid w:val="00D40F95"/>
    <w:rsid w:val="00D4218F"/>
    <w:rsid w:val="00D43078"/>
    <w:rsid w:val="00D430B4"/>
    <w:rsid w:val="00D44762"/>
    <w:rsid w:val="00D44DDC"/>
    <w:rsid w:val="00D45CE5"/>
    <w:rsid w:val="00D50340"/>
    <w:rsid w:val="00D50724"/>
    <w:rsid w:val="00D510A4"/>
    <w:rsid w:val="00D5160D"/>
    <w:rsid w:val="00D52273"/>
    <w:rsid w:val="00D52AC2"/>
    <w:rsid w:val="00D534F7"/>
    <w:rsid w:val="00D5497E"/>
    <w:rsid w:val="00D566A9"/>
    <w:rsid w:val="00D60179"/>
    <w:rsid w:val="00D6037E"/>
    <w:rsid w:val="00D605FE"/>
    <w:rsid w:val="00D61CAF"/>
    <w:rsid w:val="00D62198"/>
    <w:rsid w:val="00D62EC1"/>
    <w:rsid w:val="00D6303F"/>
    <w:rsid w:val="00D6314A"/>
    <w:rsid w:val="00D63CEF"/>
    <w:rsid w:val="00D641D7"/>
    <w:rsid w:val="00D6615F"/>
    <w:rsid w:val="00D6668E"/>
    <w:rsid w:val="00D66DE1"/>
    <w:rsid w:val="00D66FA7"/>
    <w:rsid w:val="00D67065"/>
    <w:rsid w:val="00D703BA"/>
    <w:rsid w:val="00D7078B"/>
    <w:rsid w:val="00D70F3B"/>
    <w:rsid w:val="00D713E1"/>
    <w:rsid w:val="00D71442"/>
    <w:rsid w:val="00D716DF"/>
    <w:rsid w:val="00D71E20"/>
    <w:rsid w:val="00D73BAA"/>
    <w:rsid w:val="00D73C57"/>
    <w:rsid w:val="00D73CEC"/>
    <w:rsid w:val="00D741EB"/>
    <w:rsid w:val="00D75531"/>
    <w:rsid w:val="00D75874"/>
    <w:rsid w:val="00D75D7A"/>
    <w:rsid w:val="00D7672B"/>
    <w:rsid w:val="00D7680D"/>
    <w:rsid w:val="00D774C3"/>
    <w:rsid w:val="00D80751"/>
    <w:rsid w:val="00D80ACC"/>
    <w:rsid w:val="00D831D9"/>
    <w:rsid w:val="00D83BA2"/>
    <w:rsid w:val="00D8450E"/>
    <w:rsid w:val="00D847F8"/>
    <w:rsid w:val="00D84920"/>
    <w:rsid w:val="00D854C8"/>
    <w:rsid w:val="00D860DE"/>
    <w:rsid w:val="00D865CC"/>
    <w:rsid w:val="00D869AD"/>
    <w:rsid w:val="00D879A9"/>
    <w:rsid w:val="00D87E96"/>
    <w:rsid w:val="00D9030C"/>
    <w:rsid w:val="00D90616"/>
    <w:rsid w:val="00D909F9"/>
    <w:rsid w:val="00D91840"/>
    <w:rsid w:val="00D93B5D"/>
    <w:rsid w:val="00D93BF2"/>
    <w:rsid w:val="00D93E9A"/>
    <w:rsid w:val="00D94646"/>
    <w:rsid w:val="00D94BC9"/>
    <w:rsid w:val="00D94D5E"/>
    <w:rsid w:val="00D94F4B"/>
    <w:rsid w:val="00D9545B"/>
    <w:rsid w:val="00D961FC"/>
    <w:rsid w:val="00D965D3"/>
    <w:rsid w:val="00D969C5"/>
    <w:rsid w:val="00D97C19"/>
    <w:rsid w:val="00D97C5E"/>
    <w:rsid w:val="00DA0B63"/>
    <w:rsid w:val="00DA0D19"/>
    <w:rsid w:val="00DA22A6"/>
    <w:rsid w:val="00DA2603"/>
    <w:rsid w:val="00DA33EC"/>
    <w:rsid w:val="00DA357F"/>
    <w:rsid w:val="00DA398F"/>
    <w:rsid w:val="00DA5DD8"/>
    <w:rsid w:val="00DA6079"/>
    <w:rsid w:val="00DA6744"/>
    <w:rsid w:val="00DA6887"/>
    <w:rsid w:val="00DA691E"/>
    <w:rsid w:val="00DA6B20"/>
    <w:rsid w:val="00DA7BE2"/>
    <w:rsid w:val="00DB00D8"/>
    <w:rsid w:val="00DB084A"/>
    <w:rsid w:val="00DB0BAB"/>
    <w:rsid w:val="00DB0D62"/>
    <w:rsid w:val="00DB2814"/>
    <w:rsid w:val="00DB33E3"/>
    <w:rsid w:val="00DB37E1"/>
    <w:rsid w:val="00DB3828"/>
    <w:rsid w:val="00DB523F"/>
    <w:rsid w:val="00DB56B1"/>
    <w:rsid w:val="00DB7193"/>
    <w:rsid w:val="00DC02D6"/>
    <w:rsid w:val="00DC14DD"/>
    <w:rsid w:val="00DC3732"/>
    <w:rsid w:val="00DC38F6"/>
    <w:rsid w:val="00DC3A7D"/>
    <w:rsid w:val="00DC4D0A"/>
    <w:rsid w:val="00DC5AF3"/>
    <w:rsid w:val="00DC74B1"/>
    <w:rsid w:val="00DD0108"/>
    <w:rsid w:val="00DD01B6"/>
    <w:rsid w:val="00DD01FB"/>
    <w:rsid w:val="00DD1639"/>
    <w:rsid w:val="00DD2B06"/>
    <w:rsid w:val="00DD2F4F"/>
    <w:rsid w:val="00DD4BEA"/>
    <w:rsid w:val="00DD643C"/>
    <w:rsid w:val="00DD6EFD"/>
    <w:rsid w:val="00DD793A"/>
    <w:rsid w:val="00DD7F66"/>
    <w:rsid w:val="00DE02EF"/>
    <w:rsid w:val="00DE1B34"/>
    <w:rsid w:val="00DE20BD"/>
    <w:rsid w:val="00DE378E"/>
    <w:rsid w:val="00DE5216"/>
    <w:rsid w:val="00DE6064"/>
    <w:rsid w:val="00DE6DF5"/>
    <w:rsid w:val="00DE71E4"/>
    <w:rsid w:val="00DE73FC"/>
    <w:rsid w:val="00DF084C"/>
    <w:rsid w:val="00DF0B21"/>
    <w:rsid w:val="00DF0ED3"/>
    <w:rsid w:val="00DF1CAA"/>
    <w:rsid w:val="00DF293B"/>
    <w:rsid w:val="00DF2A16"/>
    <w:rsid w:val="00DF2D58"/>
    <w:rsid w:val="00DF652F"/>
    <w:rsid w:val="00DF712F"/>
    <w:rsid w:val="00DF739C"/>
    <w:rsid w:val="00E0056F"/>
    <w:rsid w:val="00E007D1"/>
    <w:rsid w:val="00E014F2"/>
    <w:rsid w:val="00E02C6A"/>
    <w:rsid w:val="00E02E6C"/>
    <w:rsid w:val="00E03BBB"/>
    <w:rsid w:val="00E0459B"/>
    <w:rsid w:val="00E0479E"/>
    <w:rsid w:val="00E04DF5"/>
    <w:rsid w:val="00E05C6F"/>
    <w:rsid w:val="00E067EF"/>
    <w:rsid w:val="00E06A25"/>
    <w:rsid w:val="00E07161"/>
    <w:rsid w:val="00E078B1"/>
    <w:rsid w:val="00E078C5"/>
    <w:rsid w:val="00E07F63"/>
    <w:rsid w:val="00E102CD"/>
    <w:rsid w:val="00E1045B"/>
    <w:rsid w:val="00E1092B"/>
    <w:rsid w:val="00E10DE0"/>
    <w:rsid w:val="00E110D8"/>
    <w:rsid w:val="00E11A8F"/>
    <w:rsid w:val="00E11E6B"/>
    <w:rsid w:val="00E120F6"/>
    <w:rsid w:val="00E1236C"/>
    <w:rsid w:val="00E1401F"/>
    <w:rsid w:val="00E14F6F"/>
    <w:rsid w:val="00E15386"/>
    <w:rsid w:val="00E15407"/>
    <w:rsid w:val="00E154DD"/>
    <w:rsid w:val="00E16150"/>
    <w:rsid w:val="00E1778B"/>
    <w:rsid w:val="00E17805"/>
    <w:rsid w:val="00E17B11"/>
    <w:rsid w:val="00E20151"/>
    <w:rsid w:val="00E206CE"/>
    <w:rsid w:val="00E20B62"/>
    <w:rsid w:val="00E20DCA"/>
    <w:rsid w:val="00E21E44"/>
    <w:rsid w:val="00E220A0"/>
    <w:rsid w:val="00E22D3C"/>
    <w:rsid w:val="00E22D56"/>
    <w:rsid w:val="00E24708"/>
    <w:rsid w:val="00E25148"/>
    <w:rsid w:val="00E251DB"/>
    <w:rsid w:val="00E25251"/>
    <w:rsid w:val="00E26313"/>
    <w:rsid w:val="00E26928"/>
    <w:rsid w:val="00E26F8D"/>
    <w:rsid w:val="00E2700E"/>
    <w:rsid w:val="00E27034"/>
    <w:rsid w:val="00E2709E"/>
    <w:rsid w:val="00E27124"/>
    <w:rsid w:val="00E27254"/>
    <w:rsid w:val="00E30BFC"/>
    <w:rsid w:val="00E3146D"/>
    <w:rsid w:val="00E31B7F"/>
    <w:rsid w:val="00E32B40"/>
    <w:rsid w:val="00E32F3B"/>
    <w:rsid w:val="00E32F63"/>
    <w:rsid w:val="00E33654"/>
    <w:rsid w:val="00E33CCF"/>
    <w:rsid w:val="00E34818"/>
    <w:rsid w:val="00E34978"/>
    <w:rsid w:val="00E34FE1"/>
    <w:rsid w:val="00E351AA"/>
    <w:rsid w:val="00E35B6C"/>
    <w:rsid w:val="00E3678B"/>
    <w:rsid w:val="00E36AE8"/>
    <w:rsid w:val="00E36E56"/>
    <w:rsid w:val="00E410D2"/>
    <w:rsid w:val="00E417B4"/>
    <w:rsid w:val="00E417C7"/>
    <w:rsid w:val="00E4295B"/>
    <w:rsid w:val="00E42EF9"/>
    <w:rsid w:val="00E42FF9"/>
    <w:rsid w:val="00E4319C"/>
    <w:rsid w:val="00E44458"/>
    <w:rsid w:val="00E45D52"/>
    <w:rsid w:val="00E46263"/>
    <w:rsid w:val="00E4711E"/>
    <w:rsid w:val="00E4712B"/>
    <w:rsid w:val="00E47E04"/>
    <w:rsid w:val="00E503D4"/>
    <w:rsid w:val="00E50B11"/>
    <w:rsid w:val="00E525FD"/>
    <w:rsid w:val="00E526BB"/>
    <w:rsid w:val="00E52DD2"/>
    <w:rsid w:val="00E5406C"/>
    <w:rsid w:val="00E54A16"/>
    <w:rsid w:val="00E553C1"/>
    <w:rsid w:val="00E5764E"/>
    <w:rsid w:val="00E60841"/>
    <w:rsid w:val="00E60D34"/>
    <w:rsid w:val="00E624FF"/>
    <w:rsid w:val="00E62B01"/>
    <w:rsid w:val="00E644FA"/>
    <w:rsid w:val="00E64A61"/>
    <w:rsid w:val="00E655EA"/>
    <w:rsid w:val="00E666B6"/>
    <w:rsid w:val="00E668AD"/>
    <w:rsid w:val="00E66A60"/>
    <w:rsid w:val="00E66D69"/>
    <w:rsid w:val="00E70876"/>
    <w:rsid w:val="00E717DE"/>
    <w:rsid w:val="00E72075"/>
    <w:rsid w:val="00E72AE7"/>
    <w:rsid w:val="00E74689"/>
    <w:rsid w:val="00E751BC"/>
    <w:rsid w:val="00E7534F"/>
    <w:rsid w:val="00E7546C"/>
    <w:rsid w:val="00E7784F"/>
    <w:rsid w:val="00E77A9E"/>
    <w:rsid w:val="00E8006B"/>
    <w:rsid w:val="00E80E0B"/>
    <w:rsid w:val="00E82CAC"/>
    <w:rsid w:val="00E83736"/>
    <w:rsid w:val="00E83BCA"/>
    <w:rsid w:val="00E83E7E"/>
    <w:rsid w:val="00E84244"/>
    <w:rsid w:val="00E854C5"/>
    <w:rsid w:val="00E85C9D"/>
    <w:rsid w:val="00E85E53"/>
    <w:rsid w:val="00E8612D"/>
    <w:rsid w:val="00E8633D"/>
    <w:rsid w:val="00E86450"/>
    <w:rsid w:val="00E864AD"/>
    <w:rsid w:val="00E87C4A"/>
    <w:rsid w:val="00E90B61"/>
    <w:rsid w:val="00E91CC5"/>
    <w:rsid w:val="00E9245D"/>
    <w:rsid w:val="00E9266C"/>
    <w:rsid w:val="00E92997"/>
    <w:rsid w:val="00E93745"/>
    <w:rsid w:val="00E93CD2"/>
    <w:rsid w:val="00E93F35"/>
    <w:rsid w:val="00E9519C"/>
    <w:rsid w:val="00E95F6D"/>
    <w:rsid w:val="00E96A0F"/>
    <w:rsid w:val="00EA090C"/>
    <w:rsid w:val="00EA0978"/>
    <w:rsid w:val="00EA0EAC"/>
    <w:rsid w:val="00EA13CF"/>
    <w:rsid w:val="00EA21C5"/>
    <w:rsid w:val="00EA2BB8"/>
    <w:rsid w:val="00EA2F14"/>
    <w:rsid w:val="00EA3252"/>
    <w:rsid w:val="00EA32C4"/>
    <w:rsid w:val="00EA5425"/>
    <w:rsid w:val="00EA546D"/>
    <w:rsid w:val="00EA604A"/>
    <w:rsid w:val="00EA6AD7"/>
    <w:rsid w:val="00EA77C8"/>
    <w:rsid w:val="00EA7895"/>
    <w:rsid w:val="00EA7CEB"/>
    <w:rsid w:val="00EB037E"/>
    <w:rsid w:val="00EB289E"/>
    <w:rsid w:val="00EB2BA6"/>
    <w:rsid w:val="00EB2E02"/>
    <w:rsid w:val="00EB2E1A"/>
    <w:rsid w:val="00EB2E3A"/>
    <w:rsid w:val="00EB339B"/>
    <w:rsid w:val="00EB3DA1"/>
    <w:rsid w:val="00EB3F6F"/>
    <w:rsid w:val="00EB47BB"/>
    <w:rsid w:val="00EB49C1"/>
    <w:rsid w:val="00EB72DA"/>
    <w:rsid w:val="00EC1325"/>
    <w:rsid w:val="00EC1CD5"/>
    <w:rsid w:val="00EC24F0"/>
    <w:rsid w:val="00EC3358"/>
    <w:rsid w:val="00EC385E"/>
    <w:rsid w:val="00EC3878"/>
    <w:rsid w:val="00EC3889"/>
    <w:rsid w:val="00EC5B4C"/>
    <w:rsid w:val="00EC642B"/>
    <w:rsid w:val="00EC6C01"/>
    <w:rsid w:val="00EC7176"/>
    <w:rsid w:val="00EC7BE4"/>
    <w:rsid w:val="00EC7E4C"/>
    <w:rsid w:val="00ED0083"/>
    <w:rsid w:val="00ED1994"/>
    <w:rsid w:val="00ED25C6"/>
    <w:rsid w:val="00ED275F"/>
    <w:rsid w:val="00ED2AAA"/>
    <w:rsid w:val="00ED2F3D"/>
    <w:rsid w:val="00ED31F9"/>
    <w:rsid w:val="00ED3932"/>
    <w:rsid w:val="00ED3E5C"/>
    <w:rsid w:val="00ED488A"/>
    <w:rsid w:val="00ED4C11"/>
    <w:rsid w:val="00ED554F"/>
    <w:rsid w:val="00ED629F"/>
    <w:rsid w:val="00ED6354"/>
    <w:rsid w:val="00ED679C"/>
    <w:rsid w:val="00ED7465"/>
    <w:rsid w:val="00ED76EA"/>
    <w:rsid w:val="00ED7C48"/>
    <w:rsid w:val="00ED7EFE"/>
    <w:rsid w:val="00EE1679"/>
    <w:rsid w:val="00EE1C27"/>
    <w:rsid w:val="00EE1DA3"/>
    <w:rsid w:val="00EE2B20"/>
    <w:rsid w:val="00EE594A"/>
    <w:rsid w:val="00EE642B"/>
    <w:rsid w:val="00EE6B1F"/>
    <w:rsid w:val="00EE6C3D"/>
    <w:rsid w:val="00EE7B56"/>
    <w:rsid w:val="00EF01A8"/>
    <w:rsid w:val="00EF031F"/>
    <w:rsid w:val="00EF0752"/>
    <w:rsid w:val="00EF153D"/>
    <w:rsid w:val="00EF1B45"/>
    <w:rsid w:val="00EF2BF5"/>
    <w:rsid w:val="00EF2FB0"/>
    <w:rsid w:val="00EF44DC"/>
    <w:rsid w:val="00EF5425"/>
    <w:rsid w:val="00EF5F6A"/>
    <w:rsid w:val="00EF6611"/>
    <w:rsid w:val="00EF66F3"/>
    <w:rsid w:val="00EF6F78"/>
    <w:rsid w:val="00EF7085"/>
    <w:rsid w:val="00EF7532"/>
    <w:rsid w:val="00EF7582"/>
    <w:rsid w:val="00EF7AFD"/>
    <w:rsid w:val="00F00104"/>
    <w:rsid w:val="00F0063A"/>
    <w:rsid w:val="00F01556"/>
    <w:rsid w:val="00F01DA5"/>
    <w:rsid w:val="00F0250A"/>
    <w:rsid w:val="00F02846"/>
    <w:rsid w:val="00F03384"/>
    <w:rsid w:val="00F038C6"/>
    <w:rsid w:val="00F03C20"/>
    <w:rsid w:val="00F043E1"/>
    <w:rsid w:val="00F04902"/>
    <w:rsid w:val="00F0531E"/>
    <w:rsid w:val="00F065CA"/>
    <w:rsid w:val="00F1018D"/>
    <w:rsid w:val="00F10FD1"/>
    <w:rsid w:val="00F11359"/>
    <w:rsid w:val="00F118D5"/>
    <w:rsid w:val="00F12332"/>
    <w:rsid w:val="00F1280F"/>
    <w:rsid w:val="00F13011"/>
    <w:rsid w:val="00F1312D"/>
    <w:rsid w:val="00F148CC"/>
    <w:rsid w:val="00F1546E"/>
    <w:rsid w:val="00F16C61"/>
    <w:rsid w:val="00F17108"/>
    <w:rsid w:val="00F17DA3"/>
    <w:rsid w:val="00F17F9E"/>
    <w:rsid w:val="00F20D44"/>
    <w:rsid w:val="00F21074"/>
    <w:rsid w:val="00F213B5"/>
    <w:rsid w:val="00F2208E"/>
    <w:rsid w:val="00F22ABC"/>
    <w:rsid w:val="00F22B8C"/>
    <w:rsid w:val="00F25294"/>
    <w:rsid w:val="00F25DD4"/>
    <w:rsid w:val="00F2637E"/>
    <w:rsid w:val="00F26914"/>
    <w:rsid w:val="00F2744A"/>
    <w:rsid w:val="00F3023F"/>
    <w:rsid w:val="00F30A74"/>
    <w:rsid w:val="00F30E40"/>
    <w:rsid w:val="00F312F9"/>
    <w:rsid w:val="00F319B9"/>
    <w:rsid w:val="00F31D14"/>
    <w:rsid w:val="00F32C7E"/>
    <w:rsid w:val="00F33622"/>
    <w:rsid w:val="00F33B8C"/>
    <w:rsid w:val="00F34947"/>
    <w:rsid w:val="00F34BD3"/>
    <w:rsid w:val="00F34DAF"/>
    <w:rsid w:val="00F35C87"/>
    <w:rsid w:val="00F36068"/>
    <w:rsid w:val="00F36178"/>
    <w:rsid w:val="00F36A26"/>
    <w:rsid w:val="00F3707C"/>
    <w:rsid w:val="00F40935"/>
    <w:rsid w:val="00F40D0E"/>
    <w:rsid w:val="00F4150C"/>
    <w:rsid w:val="00F418F1"/>
    <w:rsid w:val="00F428C3"/>
    <w:rsid w:val="00F42D69"/>
    <w:rsid w:val="00F43BC8"/>
    <w:rsid w:val="00F44BC0"/>
    <w:rsid w:val="00F45F3E"/>
    <w:rsid w:val="00F4623C"/>
    <w:rsid w:val="00F465FA"/>
    <w:rsid w:val="00F51677"/>
    <w:rsid w:val="00F5188E"/>
    <w:rsid w:val="00F52478"/>
    <w:rsid w:val="00F529E0"/>
    <w:rsid w:val="00F5466E"/>
    <w:rsid w:val="00F559CD"/>
    <w:rsid w:val="00F5685D"/>
    <w:rsid w:val="00F57352"/>
    <w:rsid w:val="00F604F8"/>
    <w:rsid w:val="00F61D77"/>
    <w:rsid w:val="00F61DEB"/>
    <w:rsid w:val="00F63421"/>
    <w:rsid w:val="00F635F3"/>
    <w:rsid w:val="00F63651"/>
    <w:rsid w:val="00F64908"/>
    <w:rsid w:val="00F64BE7"/>
    <w:rsid w:val="00F65EFD"/>
    <w:rsid w:val="00F66655"/>
    <w:rsid w:val="00F7110E"/>
    <w:rsid w:val="00F713FE"/>
    <w:rsid w:val="00F71495"/>
    <w:rsid w:val="00F71830"/>
    <w:rsid w:val="00F736D5"/>
    <w:rsid w:val="00F75F1E"/>
    <w:rsid w:val="00F761A4"/>
    <w:rsid w:val="00F76699"/>
    <w:rsid w:val="00F76733"/>
    <w:rsid w:val="00F77F18"/>
    <w:rsid w:val="00F8007D"/>
    <w:rsid w:val="00F80F62"/>
    <w:rsid w:val="00F81884"/>
    <w:rsid w:val="00F832D9"/>
    <w:rsid w:val="00F85120"/>
    <w:rsid w:val="00F85A36"/>
    <w:rsid w:val="00F85FC0"/>
    <w:rsid w:val="00F861FC"/>
    <w:rsid w:val="00F86D77"/>
    <w:rsid w:val="00F9088B"/>
    <w:rsid w:val="00F908F4"/>
    <w:rsid w:val="00F9194C"/>
    <w:rsid w:val="00F91E23"/>
    <w:rsid w:val="00F93B2D"/>
    <w:rsid w:val="00F9439B"/>
    <w:rsid w:val="00F94D8D"/>
    <w:rsid w:val="00F95AAD"/>
    <w:rsid w:val="00F9633C"/>
    <w:rsid w:val="00F964F1"/>
    <w:rsid w:val="00F9672E"/>
    <w:rsid w:val="00F96F4F"/>
    <w:rsid w:val="00F97D64"/>
    <w:rsid w:val="00FA1400"/>
    <w:rsid w:val="00FA150D"/>
    <w:rsid w:val="00FA173B"/>
    <w:rsid w:val="00FA21F2"/>
    <w:rsid w:val="00FA221C"/>
    <w:rsid w:val="00FA2341"/>
    <w:rsid w:val="00FA24BE"/>
    <w:rsid w:val="00FA27FD"/>
    <w:rsid w:val="00FA2A15"/>
    <w:rsid w:val="00FA49F2"/>
    <w:rsid w:val="00FA53C3"/>
    <w:rsid w:val="00FA635B"/>
    <w:rsid w:val="00FA7661"/>
    <w:rsid w:val="00FA7AAB"/>
    <w:rsid w:val="00FB0AAA"/>
    <w:rsid w:val="00FB1591"/>
    <w:rsid w:val="00FB2079"/>
    <w:rsid w:val="00FB244C"/>
    <w:rsid w:val="00FB29C3"/>
    <w:rsid w:val="00FB35E8"/>
    <w:rsid w:val="00FB3757"/>
    <w:rsid w:val="00FB3FAD"/>
    <w:rsid w:val="00FB4BD3"/>
    <w:rsid w:val="00FB5DF2"/>
    <w:rsid w:val="00FB6B51"/>
    <w:rsid w:val="00FB755E"/>
    <w:rsid w:val="00FC02D3"/>
    <w:rsid w:val="00FC0ECF"/>
    <w:rsid w:val="00FC21C9"/>
    <w:rsid w:val="00FC29DA"/>
    <w:rsid w:val="00FC31CB"/>
    <w:rsid w:val="00FC3765"/>
    <w:rsid w:val="00FC4376"/>
    <w:rsid w:val="00FC4728"/>
    <w:rsid w:val="00FC5C2C"/>
    <w:rsid w:val="00FC754C"/>
    <w:rsid w:val="00FC795A"/>
    <w:rsid w:val="00FC7B09"/>
    <w:rsid w:val="00FC7B54"/>
    <w:rsid w:val="00FD043F"/>
    <w:rsid w:val="00FD067F"/>
    <w:rsid w:val="00FD1C9A"/>
    <w:rsid w:val="00FD2A7E"/>
    <w:rsid w:val="00FD2CBC"/>
    <w:rsid w:val="00FD2CE5"/>
    <w:rsid w:val="00FD381D"/>
    <w:rsid w:val="00FD3C9B"/>
    <w:rsid w:val="00FD5ABF"/>
    <w:rsid w:val="00FD633B"/>
    <w:rsid w:val="00FD6D17"/>
    <w:rsid w:val="00FD78C2"/>
    <w:rsid w:val="00FE01EF"/>
    <w:rsid w:val="00FE0572"/>
    <w:rsid w:val="00FE0A27"/>
    <w:rsid w:val="00FE0ED6"/>
    <w:rsid w:val="00FE1C1E"/>
    <w:rsid w:val="00FE1EFE"/>
    <w:rsid w:val="00FE2255"/>
    <w:rsid w:val="00FE29A5"/>
    <w:rsid w:val="00FE3074"/>
    <w:rsid w:val="00FE395D"/>
    <w:rsid w:val="00FE3F0E"/>
    <w:rsid w:val="00FE4110"/>
    <w:rsid w:val="00FE4AEE"/>
    <w:rsid w:val="00FE4D9C"/>
    <w:rsid w:val="00FE4E42"/>
    <w:rsid w:val="00FE5159"/>
    <w:rsid w:val="00FE5BD6"/>
    <w:rsid w:val="00FE5F9B"/>
    <w:rsid w:val="00FF0F6C"/>
    <w:rsid w:val="00FF1AC4"/>
    <w:rsid w:val="00FF1EF1"/>
    <w:rsid w:val="00FF2010"/>
    <w:rsid w:val="00FF2B2E"/>
    <w:rsid w:val="00FF41D0"/>
    <w:rsid w:val="00FF50E5"/>
    <w:rsid w:val="00FF5529"/>
    <w:rsid w:val="00FF5A18"/>
    <w:rsid w:val="00FF5F31"/>
    <w:rsid w:val="00FF6D05"/>
    <w:rsid w:val="00FF70CC"/>
    <w:rsid w:val="00FF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739C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739C"/>
    <w:pPr>
      <w:keepNext/>
      <w:jc w:val="both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092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D092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DF739C"/>
    <w:pPr>
      <w:ind w:left="1776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D092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33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116</Words>
  <Characters>665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subject/>
  <dc:creator>station</dc:creator>
  <cp:keywords/>
  <dc:description/>
  <cp:lastModifiedBy>ButakovaSB</cp:lastModifiedBy>
  <cp:revision>2</cp:revision>
  <cp:lastPrinted>2024-11-05T06:42:00Z</cp:lastPrinted>
  <dcterms:created xsi:type="dcterms:W3CDTF">2024-11-07T00:44:00Z</dcterms:created>
  <dcterms:modified xsi:type="dcterms:W3CDTF">2024-11-07T00:44:00Z</dcterms:modified>
</cp:coreProperties>
</file>